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DB345" w14:textId="77777777" w:rsidR="002E5D46" w:rsidRPr="0066693B" w:rsidRDefault="002E5D46" w:rsidP="002E5D46">
      <w:pPr>
        <w:spacing w:after="0" w:line="240" w:lineRule="auto"/>
        <w:jc w:val="right"/>
        <w:rPr>
          <w:sz w:val="22"/>
          <w:szCs w:val="22"/>
        </w:rPr>
      </w:pPr>
    </w:p>
    <w:p w14:paraId="0501FA88" w14:textId="77777777" w:rsidR="002E5D46" w:rsidRPr="0066693B" w:rsidRDefault="002E5D46" w:rsidP="002E5D46">
      <w:pPr>
        <w:spacing w:after="0" w:line="240" w:lineRule="auto"/>
        <w:jc w:val="right"/>
        <w:rPr>
          <w:sz w:val="22"/>
          <w:szCs w:val="22"/>
        </w:rPr>
      </w:pPr>
      <w:r w:rsidRPr="0066693B">
        <w:rPr>
          <w:sz w:val="22"/>
          <w:szCs w:val="22"/>
        </w:rPr>
        <w:t>Приложение № 1</w:t>
      </w:r>
    </w:p>
    <w:p w14:paraId="37F4DFEB" w14:textId="2B6F3700" w:rsidR="002E5D46" w:rsidRPr="0066693B" w:rsidRDefault="002E5D46" w:rsidP="002E5D46">
      <w:pPr>
        <w:spacing w:after="0" w:line="240" w:lineRule="auto"/>
        <w:jc w:val="right"/>
        <w:rPr>
          <w:sz w:val="22"/>
          <w:szCs w:val="22"/>
        </w:rPr>
      </w:pPr>
      <w:r w:rsidRPr="0066693B">
        <w:rPr>
          <w:sz w:val="22"/>
          <w:szCs w:val="22"/>
        </w:rPr>
        <w:t>к</w:t>
      </w:r>
      <w:r w:rsidRPr="0066693B">
        <w:rPr>
          <w:color w:val="000000"/>
          <w:sz w:val="22"/>
          <w:szCs w:val="22"/>
        </w:rPr>
        <w:t xml:space="preserve"> </w:t>
      </w:r>
      <w:r w:rsidRPr="0066693B">
        <w:rPr>
          <w:sz w:val="22"/>
          <w:szCs w:val="22"/>
        </w:rPr>
        <w:t xml:space="preserve">Договору № 4843/18 </w:t>
      </w:r>
    </w:p>
    <w:p w14:paraId="4A0DCE1E" w14:textId="483F00CD" w:rsidR="001D58C9" w:rsidRPr="0066693B" w:rsidRDefault="002E5D46" w:rsidP="002E5D46">
      <w:pPr>
        <w:jc w:val="right"/>
        <w:rPr>
          <w:sz w:val="22"/>
          <w:szCs w:val="22"/>
        </w:rPr>
      </w:pPr>
      <w:r w:rsidRPr="0066693B">
        <w:rPr>
          <w:sz w:val="22"/>
          <w:szCs w:val="22"/>
        </w:rPr>
        <w:t xml:space="preserve">от </w:t>
      </w:r>
      <w:proofErr w:type="gramStart"/>
      <w:r w:rsidRPr="0066693B">
        <w:rPr>
          <w:sz w:val="22"/>
          <w:szCs w:val="22"/>
        </w:rPr>
        <w:t xml:space="preserve">«  </w:t>
      </w:r>
      <w:proofErr w:type="gramEnd"/>
      <w:r w:rsidRPr="0066693B">
        <w:rPr>
          <w:sz w:val="22"/>
          <w:szCs w:val="22"/>
        </w:rPr>
        <w:t xml:space="preserve">  » __________ </w:t>
      </w:r>
      <w:r w:rsidRPr="0066693B">
        <w:rPr>
          <w:sz w:val="22"/>
          <w:szCs w:val="22"/>
        </w:rPr>
        <w:tab/>
        <w:t>2022 г</w:t>
      </w:r>
    </w:p>
    <w:tbl>
      <w:tblPr>
        <w:tblW w:w="20948" w:type="dxa"/>
        <w:tblLook w:val="04A0" w:firstRow="1" w:lastRow="0" w:firstColumn="1" w:lastColumn="0" w:noHBand="0" w:noVBand="1"/>
      </w:tblPr>
      <w:tblGrid>
        <w:gridCol w:w="5495"/>
        <w:gridCol w:w="5139"/>
        <w:gridCol w:w="5139"/>
        <w:gridCol w:w="5175"/>
      </w:tblGrid>
      <w:tr w:rsidR="00280BB8" w:rsidRPr="0066693B" w14:paraId="7FFE4856" w14:textId="77777777" w:rsidTr="00D50686">
        <w:tc>
          <w:tcPr>
            <w:tcW w:w="5495" w:type="dxa"/>
          </w:tcPr>
          <w:p w14:paraId="0EA92DEB" w14:textId="77777777" w:rsidR="00280BB8" w:rsidRPr="0066693B" w:rsidRDefault="00280BB8" w:rsidP="00271A5B">
            <w:pPr>
              <w:pStyle w:val="Default"/>
              <w:rPr>
                <w:sz w:val="22"/>
                <w:szCs w:val="22"/>
              </w:rPr>
            </w:pPr>
            <w:r w:rsidRPr="0066693B">
              <w:rPr>
                <w:b/>
                <w:bCs/>
                <w:sz w:val="22"/>
                <w:szCs w:val="22"/>
              </w:rPr>
              <w:t xml:space="preserve">СОГЛАСОВАНО: </w:t>
            </w:r>
          </w:p>
          <w:p w14:paraId="0B533BC2" w14:textId="7031702B" w:rsidR="00280BB8" w:rsidRPr="0066693B" w:rsidRDefault="002E5D46" w:rsidP="00271A5B">
            <w:pPr>
              <w:pStyle w:val="Default"/>
              <w:rPr>
                <w:b/>
                <w:bCs/>
                <w:sz w:val="22"/>
                <w:szCs w:val="22"/>
              </w:rPr>
            </w:pPr>
            <w:r w:rsidRPr="0066693B">
              <w:rPr>
                <w:b/>
                <w:bCs/>
                <w:sz w:val="22"/>
                <w:szCs w:val="22"/>
              </w:rPr>
              <w:t>_________________________________</w:t>
            </w:r>
          </w:p>
          <w:p w14:paraId="33A90A12" w14:textId="10BA20FE" w:rsidR="002E5D46" w:rsidRPr="0066693B" w:rsidRDefault="002E5D46" w:rsidP="00271A5B">
            <w:pPr>
              <w:pStyle w:val="Default"/>
              <w:rPr>
                <w:b/>
                <w:bCs/>
                <w:sz w:val="22"/>
                <w:szCs w:val="22"/>
              </w:rPr>
            </w:pPr>
            <w:r w:rsidRPr="0066693B">
              <w:rPr>
                <w:b/>
                <w:bCs/>
                <w:sz w:val="22"/>
                <w:szCs w:val="22"/>
              </w:rPr>
              <w:t>_________________________________</w:t>
            </w:r>
          </w:p>
          <w:p w14:paraId="13283B79" w14:textId="77777777" w:rsidR="004721D0" w:rsidRPr="0066693B" w:rsidRDefault="004721D0" w:rsidP="00271A5B">
            <w:pPr>
              <w:pStyle w:val="Default"/>
              <w:rPr>
                <w:b/>
                <w:bCs/>
                <w:sz w:val="22"/>
                <w:szCs w:val="22"/>
              </w:rPr>
            </w:pPr>
          </w:p>
          <w:p w14:paraId="4F7840F0" w14:textId="77777777" w:rsidR="00280BB8" w:rsidRPr="0066693B" w:rsidRDefault="00280BB8" w:rsidP="00D714B0">
            <w:pPr>
              <w:pStyle w:val="Default"/>
              <w:rPr>
                <w:sz w:val="22"/>
                <w:szCs w:val="22"/>
              </w:rPr>
            </w:pPr>
            <w:r w:rsidRPr="0066693B">
              <w:rPr>
                <w:b/>
                <w:bCs/>
                <w:sz w:val="22"/>
                <w:szCs w:val="22"/>
              </w:rPr>
              <w:t>______</w:t>
            </w:r>
            <w:r w:rsidR="00D714B0" w:rsidRPr="0066693B">
              <w:rPr>
                <w:b/>
                <w:bCs/>
                <w:sz w:val="22"/>
                <w:szCs w:val="22"/>
              </w:rPr>
              <w:t xml:space="preserve">_________________ </w:t>
            </w:r>
            <w:r w:rsidR="003A62E2" w:rsidRPr="0066693B">
              <w:rPr>
                <w:b/>
                <w:bCs/>
                <w:sz w:val="22"/>
                <w:szCs w:val="22"/>
              </w:rPr>
              <w:t>/</w:t>
            </w:r>
            <w:r w:rsidR="004721D0" w:rsidRPr="0066693B">
              <w:rPr>
                <w:b/>
                <w:bCs/>
                <w:sz w:val="22"/>
                <w:szCs w:val="22"/>
              </w:rPr>
              <w:t>_________</w:t>
            </w:r>
            <w:r w:rsidR="00D50686" w:rsidRPr="0066693B">
              <w:rPr>
                <w:b/>
                <w:bCs/>
                <w:sz w:val="22"/>
                <w:szCs w:val="22"/>
              </w:rPr>
              <w:t>/</w:t>
            </w:r>
          </w:p>
        </w:tc>
        <w:tc>
          <w:tcPr>
            <w:tcW w:w="5139" w:type="dxa"/>
          </w:tcPr>
          <w:p w14:paraId="53602601" w14:textId="77777777" w:rsidR="00280BB8" w:rsidRPr="0066693B" w:rsidRDefault="00280BB8" w:rsidP="00271A5B">
            <w:pPr>
              <w:pStyle w:val="Default"/>
              <w:rPr>
                <w:sz w:val="22"/>
                <w:szCs w:val="22"/>
              </w:rPr>
            </w:pPr>
            <w:r w:rsidRPr="0066693B">
              <w:rPr>
                <w:b/>
                <w:bCs/>
                <w:sz w:val="22"/>
                <w:szCs w:val="22"/>
              </w:rPr>
              <w:t xml:space="preserve">УТВЕРЖДАЮ: </w:t>
            </w:r>
          </w:p>
          <w:p w14:paraId="2A9EE701" w14:textId="77777777" w:rsidR="00280BB8" w:rsidRPr="0066693B" w:rsidRDefault="00280BB8" w:rsidP="00271A5B">
            <w:pPr>
              <w:pStyle w:val="Default"/>
              <w:rPr>
                <w:sz w:val="22"/>
                <w:szCs w:val="22"/>
              </w:rPr>
            </w:pPr>
            <w:r w:rsidRPr="0066693B">
              <w:rPr>
                <w:b/>
                <w:bCs/>
                <w:sz w:val="22"/>
                <w:szCs w:val="22"/>
              </w:rPr>
              <w:t xml:space="preserve">Генеральный директор </w:t>
            </w:r>
          </w:p>
          <w:p w14:paraId="2D10E7C2" w14:textId="77777777" w:rsidR="00280BB8" w:rsidRPr="0066693B" w:rsidRDefault="00280BB8" w:rsidP="00280BB8">
            <w:pPr>
              <w:pStyle w:val="Default"/>
              <w:rPr>
                <w:sz w:val="22"/>
                <w:szCs w:val="22"/>
              </w:rPr>
            </w:pPr>
            <w:r w:rsidRPr="0066693B">
              <w:rPr>
                <w:b/>
                <w:bCs/>
                <w:sz w:val="22"/>
                <w:szCs w:val="22"/>
              </w:rPr>
              <w:t xml:space="preserve">АО «ЛЕНМОРНИИПРОЕКТ» </w:t>
            </w:r>
          </w:p>
          <w:p w14:paraId="7C97C182" w14:textId="77777777" w:rsidR="00280BB8" w:rsidRPr="0066693B" w:rsidRDefault="00280BB8" w:rsidP="00271A5B">
            <w:pPr>
              <w:pStyle w:val="Default"/>
              <w:rPr>
                <w:b/>
                <w:bCs/>
                <w:sz w:val="22"/>
                <w:szCs w:val="22"/>
              </w:rPr>
            </w:pPr>
          </w:p>
          <w:p w14:paraId="64E795BB" w14:textId="77777777" w:rsidR="00280BB8" w:rsidRPr="0066693B" w:rsidRDefault="00D714B0" w:rsidP="00D714B0">
            <w:pPr>
              <w:pStyle w:val="Default"/>
              <w:rPr>
                <w:sz w:val="22"/>
                <w:szCs w:val="22"/>
              </w:rPr>
            </w:pPr>
            <w:r w:rsidRPr="0066693B">
              <w:rPr>
                <w:b/>
                <w:bCs/>
                <w:sz w:val="22"/>
                <w:szCs w:val="22"/>
              </w:rPr>
              <w:t>___________________</w:t>
            </w:r>
            <w:r w:rsidR="003A62E2" w:rsidRPr="0066693B">
              <w:rPr>
                <w:b/>
                <w:bCs/>
                <w:sz w:val="22"/>
                <w:szCs w:val="22"/>
              </w:rPr>
              <w:t xml:space="preserve"> /</w:t>
            </w:r>
            <w:r w:rsidRPr="0066693B">
              <w:rPr>
                <w:b/>
                <w:bCs/>
                <w:sz w:val="22"/>
                <w:szCs w:val="22"/>
              </w:rPr>
              <w:t>И.М. Русу</w:t>
            </w:r>
            <w:r w:rsidR="00D50686" w:rsidRPr="0066693B">
              <w:rPr>
                <w:b/>
                <w:bCs/>
                <w:sz w:val="22"/>
                <w:szCs w:val="22"/>
              </w:rPr>
              <w:t>/</w:t>
            </w:r>
          </w:p>
        </w:tc>
        <w:tc>
          <w:tcPr>
            <w:tcW w:w="5139" w:type="dxa"/>
            <w:shd w:val="clear" w:color="auto" w:fill="auto"/>
          </w:tcPr>
          <w:p w14:paraId="23680A5E" w14:textId="77777777" w:rsidR="00280BB8" w:rsidRPr="0066693B" w:rsidRDefault="00280BB8" w:rsidP="005E49FC">
            <w:pPr>
              <w:spacing w:after="0" w:line="240" w:lineRule="auto"/>
              <w:rPr>
                <w:sz w:val="22"/>
                <w:szCs w:val="22"/>
              </w:rPr>
            </w:pPr>
          </w:p>
        </w:tc>
        <w:tc>
          <w:tcPr>
            <w:tcW w:w="5175" w:type="dxa"/>
            <w:shd w:val="clear" w:color="auto" w:fill="auto"/>
          </w:tcPr>
          <w:p w14:paraId="69626D0C" w14:textId="77777777" w:rsidR="00280BB8" w:rsidRPr="0066693B" w:rsidRDefault="00280BB8" w:rsidP="005E49FC">
            <w:pPr>
              <w:spacing w:after="0" w:line="240" w:lineRule="auto"/>
              <w:ind w:left="340"/>
              <w:rPr>
                <w:sz w:val="22"/>
                <w:szCs w:val="22"/>
              </w:rPr>
            </w:pPr>
          </w:p>
        </w:tc>
      </w:tr>
    </w:tbl>
    <w:p w14:paraId="185040B0" w14:textId="77777777" w:rsidR="001B5EC5" w:rsidRPr="0066693B" w:rsidRDefault="001B5EC5" w:rsidP="00467153">
      <w:pPr>
        <w:pStyle w:val="1"/>
        <w:rPr>
          <w:snapToGrid/>
          <w:sz w:val="22"/>
          <w:szCs w:val="22"/>
        </w:rPr>
      </w:pPr>
    </w:p>
    <w:p w14:paraId="3CB84994" w14:textId="77777777" w:rsidR="004721D0" w:rsidRPr="0066693B" w:rsidRDefault="004721D0" w:rsidP="00467153">
      <w:pPr>
        <w:pStyle w:val="1"/>
        <w:rPr>
          <w:sz w:val="22"/>
          <w:szCs w:val="22"/>
        </w:rPr>
      </w:pPr>
      <w:r w:rsidRPr="0066693B">
        <w:rPr>
          <w:snapToGrid/>
          <w:sz w:val="22"/>
          <w:szCs w:val="22"/>
        </w:rPr>
        <w:t>ЗАДАНИЕ</w:t>
      </w:r>
      <w:r w:rsidRPr="0066693B">
        <w:rPr>
          <w:sz w:val="22"/>
          <w:szCs w:val="22"/>
        </w:rPr>
        <w:br/>
      </w:r>
      <w:bookmarkStart w:id="0" w:name="_Hlk95263008"/>
      <w:r w:rsidR="00C27B6E" w:rsidRPr="0066693B">
        <w:rPr>
          <w:sz w:val="22"/>
          <w:szCs w:val="22"/>
        </w:rPr>
        <w:t xml:space="preserve">на разработку </w:t>
      </w:r>
      <w:r w:rsidR="00467153" w:rsidRPr="0066693B">
        <w:rPr>
          <w:sz w:val="22"/>
          <w:szCs w:val="22"/>
        </w:rPr>
        <w:t>раздел</w:t>
      </w:r>
      <w:r w:rsidR="003B76C9" w:rsidRPr="0066693B">
        <w:rPr>
          <w:sz w:val="22"/>
          <w:szCs w:val="22"/>
        </w:rPr>
        <w:t>ов</w:t>
      </w:r>
      <w:r w:rsidR="00467153" w:rsidRPr="0066693B">
        <w:rPr>
          <w:sz w:val="22"/>
          <w:szCs w:val="22"/>
        </w:rPr>
        <w:t xml:space="preserve"> </w:t>
      </w:r>
      <w:r w:rsidR="0074278D" w:rsidRPr="0066693B">
        <w:rPr>
          <w:sz w:val="22"/>
          <w:szCs w:val="22"/>
        </w:rPr>
        <w:t>проектной</w:t>
      </w:r>
      <w:r w:rsidR="00C27B6E" w:rsidRPr="0066693B">
        <w:rPr>
          <w:sz w:val="22"/>
          <w:szCs w:val="22"/>
        </w:rPr>
        <w:t xml:space="preserve"> документации </w:t>
      </w:r>
      <w:r w:rsidR="00467153" w:rsidRPr="0066693B">
        <w:rPr>
          <w:sz w:val="22"/>
          <w:szCs w:val="22"/>
        </w:rPr>
        <w:t>«</w:t>
      </w:r>
      <w:r w:rsidR="00E357AC" w:rsidRPr="0066693B">
        <w:rPr>
          <w:sz w:val="22"/>
          <w:szCs w:val="22"/>
        </w:rPr>
        <w:t>Мероприятия по предупреждению и ликвидации разливов нефти и нефтепродуктов на акватории</w:t>
      </w:r>
      <w:r w:rsidR="00BC2E0B" w:rsidRPr="0066693B">
        <w:rPr>
          <w:sz w:val="22"/>
          <w:szCs w:val="22"/>
        </w:rPr>
        <w:t xml:space="preserve"> порта</w:t>
      </w:r>
      <w:r w:rsidR="00467153" w:rsidRPr="0066693B">
        <w:rPr>
          <w:sz w:val="22"/>
          <w:szCs w:val="22"/>
        </w:rPr>
        <w:t>»</w:t>
      </w:r>
      <w:r w:rsidR="001A1584" w:rsidRPr="0066693B">
        <w:rPr>
          <w:sz w:val="22"/>
          <w:szCs w:val="22"/>
        </w:rPr>
        <w:t xml:space="preserve"> и «Мероприятия по предупреждению и ликвидации разливов нефти и нефтепродуктов на территории порта»</w:t>
      </w:r>
      <w:r w:rsidR="00467153" w:rsidRPr="0066693B">
        <w:rPr>
          <w:sz w:val="22"/>
          <w:szCs w:val="22"/>
        </w:rPr>
        <w:t xml:space="preserve"> </w:t>
      </w:r>
      <w:r w:rsidR="00467153" w:rsidRPr="0066693B">
        <w:rPr>
          <w:sz w:val="22"/>
          <w:szCs w:val="22"/>
        </w:rPr>
        <w:br/>
        <w:t xml:space="preserve">по </w:t>
      </w:r>
      <w:r w:rsidR="00C27B6E" w:rsidRPr="0066693B">
        <w:rPr>
          <w:sz w:val="22"/>
          <w:szCs w:val="22"/>
        </w:rPr>
        <w:t>объект</w:t>
      </w:r>
      <w:r w:rsidR="00467153" w:rsidRPr="0066693B">
        <w:rPr>
          <w:sz w:val="22"/>
          <w:szCs w:val="22"/>
        </w:rPr>
        <w:t>у</w:t>
      </w:r>
      <w:r w:rsidR="00C27B6E" w:rsidRPr="0066693B">
        <w:rPr>
          <w:sz w:val="22"/>
          <w:szCs w:val="22"/>
        </w:rPr>
        <w:t xml:space="preserve"> </w:t>
      </w:r>
      <w:bookmarkEnd w:id="0"/>
      <w:r w:rsidR="0074278D" w:rsidRPr="0066693B">
        <w:rPr>
          <w:sz w:val="22"/>
          <w:szCs w:val="22"/>
        </w:rPr>
        <w:t>«Нефтяной терминал «Порт бухта Север», 2 и 3 этапы»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318"/>
        <w:gridCol w:w="3226"/>
        <w:gridCol w:w="1136"/>
        <w:gridCol w:w="2266"/>
        <w:gridCol w:w="2799"/>
        <w:gridCol w:w="461"/>
      </w:tblGrid>
      <w:tr w:rsidR="001D58C9" w:rsidRPr="0066693B" w14:paraId="59448248" w14:textId="77777777" w:rsidTr="00C36BE9">
        <w:trPr>
          <w:trHeight w:val="558"/>
        </w:trPr>
        <w:tc>
          <w:tcPr>
            <w:tcW w:w="426" w:type="dxa"/>
            <w:gridSpan w:val="2"/>
            <w:shd w:val="clear" w:color="auto" w:fill="auto"/>
          </w:tcPr>
          <w:p w14:paraId="5ADA0F5A" w14:textId="77777777" w:rsidR="001D58C9" w:rsidRPr="0066693B" w:rsidRDefault="001D58C9"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7A8BCDCD" w14:textId="77777777" w:rsidR="001D58C9" w:rsidRPr="0066693B" w:rsidRDefault="000726AD" w:rsidP="00C36BE9">
            <w:pPr>
              <w:pStyle w:val="1"/>
              <w:spacing w:before="60" w:after="60" w:line="271" w:lineRule="auto"/>
              <w:rPr>
                <w:b w:val="0"/>
                <w:sz w:val="22"/>
                <w:szCs w:val="22"/>
              </w:rPr>
            </w:pPr>
            <w:r w:rsidRPr="0066693B">
              <w:rPr>
                <w:b w:val="0"/>
                <w:sz w:val="22"/>
                <w:szCs w:val="22"/>
              </w:rPr>
              <w:t>Основание для проектирования</w:t>
            </w:r>
          </w:p>
        </w:tc>
        <w:tc>
          <w:tcPr>
            <w:tcW w:w="6662" w:type="dxa"/>
            <w:gridSpan w:val="4"/>
            <w:shd w:val="clear" w:color="auto" w:fill="auto"/>
            <w:vAlign w:val="center"/>
          </w:tcPr>
          <w:p w14:paraId="60633711" w14:textId="14FEF3C9" w:rsidR="00DC6733" w:rsidRPr="0066693B" w:rsidRDefault="000726AD" w:rsidP="00C36BE9">
            <w:pPr>
              <w:spacing w:before="60" w:after="60" w:line="271" w:lineRule="auto"/>
              <w:jc w:val="both"/>
              <w:rPr>
                <w:bCs/>
                <w:color w:val="000000"/>
                <w:sz w:val="22"/>
                <w:szCs w:val="22"/>
              </w:rPr>
            </w:pPr>
            <w:r w:rsidRPr="0066693B">
              <w:rPr>
                <w:bCs/>
                <w:color w:val="000000"/>
                <w:sz w:val="22"/>
                <w:szCs w:val="22"/>
              </w:rPr>
              <w:t>Договор №</w:t>
            </w:r>
            <w:r w:rsidR="00C36BE9" w:rsidRPr="0066693B">
              <w:rPr>
                <w:bCs/>
                <w:color w:val="000000"/>
                <w:sz w:val="22"/>
                <w:szCs w:val="22"/>
              </w:rPr>
              <w:t xml:space="preserve"> </w:t>
            </w:r>
            <w:r w:rsidRPr="0066693B">
              <w:rPr>
                <w:bCs/>
                <w:color w:val="000000"/>
                <w:sz w:val="22"/>
                <w:szCs w:val="22"/>
              </w:rPr>
              <w:t>7112921/0076Д</w:t>
            </w:r>
            <w:r w:rsidR="00C36BE9" w:rsidRPr="0066693B">
              <w:rPr>
                <w:bCs/>
                <w:color w:val="000000"/>
                <w:sz w:val="22"/>
                <w:szCs w:val="22"/>
              </w:rPr>
              <w:t xml:space="preserve"> (4843)</w:t>
            </w:r>
            <w:r w:rsidRPr="0066693B">
              <w:rPr>
                <w:bCs/>
                <w:color w:val="000000"/>
                <w:sz w:val="22"/>
                <w:szCs w:val="22"/>
              </w:rPr>
              <w:t xml:space="preserve"> от 15.02.2021</w:t>
            </w:r>
            <w:r w:rsidR="00C36BE9" w:rsidRPr="0066693B">
              <w:rPr>
                <w:bCs/>
                <w:color w:val="000000"/>
                <w:sz w:val="22"/>
                <w:szCs w:val="22"/>
              </w:rPr>
              <w:t xml:space="preserve">, заключенный </w:t>
            </w:r>
            <w:r w:rsidRPr="0066693B">
              <w:rPr>
                <w:bCs/>
                <w:color w:val="000000"/>
                <w:sz w:val="22"/>
                <w:szCs w:val="22"/>
              </w:rPr>
              <w:t xml:space="preserve"> </w:t>
            </w:r>
            <w:r w:rsidRPr="0066693B">
              <w:rPr>
                <w:bCs/>
                <w:color w:val="000000"/>
                <w:sz w:val="22"/>
                <w:szCs w:val="22"/>
              </w:rPr>
              <w:br/>
              <w:t>АО «ЛЕНМОРНИИПРОЕКТ» с ООО «Восток Ойл»</w:t>
            </w:r>
          </w:p>
        </w:tc>
      </w:tr>
      <w:tr w:rsidR="00B76F85" w:rsidRPr="0066693B" w14:paraId="05A5A6CD" w14:textId="77777777" w:rsidTr="00C36BE9">
        <w:tc>
          <w:tcPr>
            <w:tcW w:w="426" w:type="dxa"/>
            <w:gridSpan w:val="2"/>
            <w:shd w:val="clear" w:color="auto" w:fill="auto"/>
          </w:tcPr>
          <w:p w14:paraId="3446EEB5" w14:textId="77777777" w:rsidR="00B76F85" w:rsidRPr="0066693B" w:rsidRDefault="00B76F85"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20405479" w14:textId="77777777" w:rsidR="00B76F85" w:rsidRPr="0066693B" w:rsidRDefault="00010566" w:rsidP="00C36BE9">
            <w:pPr>
              <w:pStyle w:val="1"/>
              <w:spacing w:before="60" w:after="60" w:line="271" w:lineRule="auto"/>
              <w:rPr>
                <w:b w:val="0"/>
                <w:sz w:val="22"/>
                <w:szCs w:val="22"/>
              </w:rPr>
            </w:pPr>
            <w:r w:rsidRPr="0066693B">
              <w:rPr>
                <w:b w:val="0"/>
                <w:sz w:val="22"/>
                <w:szCs w:val="22"/>
              </w:rPr>
              <w:t>Генеральный Заказчик или Застройщик</w:t>
            </w:r>
          </w:p>
        </w:tc>
        <w:tc>
          <w:tcPr>
            <w:tcW w:w="6662" w:type="dxa"/>
            <w:gridSpan w:val="4"/>
            <w:shd w:val="clear" w:color="auto" w:fill="auto"/>
            <w:vAlign w:val="center"/>
          </w:tcPr>
          <w:p w14:paraId="5EF55AB4" w14:textId="77777777" w:rsidR="00AF0708" w:rsidRPr="0066693B" w:rsidRDefault="0074278D" w:rsidP="00C36BE9">
            <w:pPr>
              <w:pStyle w:val="a8"/>
              <w:spacing w:before="60" w:after="60" w:line="271" w:lineRule="auto"/>
              <w:ind w:left="0"/>
              <w:jc w:val="both"/>
              <w:rPr>
                <w:bCs/>
                <w:color w:val="000000"/>
                <w:szCs w:val="22"/>
              </w:rPr>
            </w:pPr>
            <w:r w:rsidRPr="0066693B">
              <w:rPr>
                <w:bCs/>
                <w:color w:val="000000"/>
                <w:szCs w:val="22"/>
              </w:rPr>
              <w:t>ООО «Восток Ойл»</w:t>
            </w:r>
          </w:p>
        </w:tc>
      </w:tr>
      <w:tr w:rsidR="001D58C9" w:rsidRPr="0066693B" w14:paraId="56ED7C50" w14:textId="77777777" w:rsidTr="00C36BE9">
        <w:tc>
          <w:tcPr>
            <w:tcW w:w="426" w:type="dxa"/>
            <w:gridSpan w:val="2"/>
            <w:shd w:val="clear" w:color="auto" w:fill="auto"/>
          </w:tcPr>
          <w:p w14:paraId="3EFCC02B" w14:textId="77777777" w:rsidR="001D58C9" w:rsidRPr="0066693B" w:rsidRDefault="001D58C9"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01650638" w14:textId="77777777" w:rsidR="001D58C9" w:rsidRPr="0066693B" w:rsidRDefault="001D58C9" w:rsidP="00C36BE9">
            <w:pPr>
              <w:pStyle w:val="1"/>
              <w:spacing w:before="60" w:after="60" w:line="271" w:lineRule="auto"/>
              <w:rPr>
                <w:b w:val="0"/>
                <w:sz w:val="22"/>
                <w:szCs w:val="22"/>
              </w:rPr>
            </w:pPr>
            <w:r w:rsidRPr="0066693B">
              <w:rPr>
                <w:b w:val="0"/>
                <w:sz w:val="22"/>
                <w:szCs w:val="22"/>
              </w:rPr>
              <w:t>Генеральная проектная орга</w:t>
            </w:r>
            <w:r w:rsidR="00771C5D" w:rsidRPr="0066693B">
              <w:rPr>
                <w:b w:val="0"/>
                <w:sz w:val="22"/>
                <w:szCs w:val="22"/>
              </w:rPr>
              <w:t xml:space="preserve">низация </w:t>
            </w:r>
            <w:r w:rsidRPr="0066693B">
              <w:rPr>
                <w:b w:val="0"/>
                <w:sz w:val="22"/>
                <w:szCs w:val="22"/>
              </w:rPr>
              <w:t>(</w:t>
            </w:r>
            <w:r w:rsidR="002E09CF" w:rsidRPr="0066693B">
              <w:rPr>
                <w:b w:val="0"/>
                <w:sz w:val="22"/>
                <w:szCs w:val="22"/>
              </w:rPr>
              <w:t xml:space="preserve">далее </w:t>
            </w:r>
            <w:r w:rsidR="00057E22" w:rsidRPr="0066693B">
              <w:rPr>
                <w:b w:val="0"/>
                <w:sz w:val="22"/>
                <w:szCs w:val="22"/>
              </w:rPr>
              <w:t xml:space="preserve">– </w:t>
            </w:r>
            <w:r w:rsidR="005F20AA" w:rsidRPr="0066693B">
              <w:rPr>
                <w:b w:val="0"/>
                <w:sz w:val="22"/>
                <w:szCs w:val="22"/>
              </w:rPr>
              <w:t>Заказчик</w:t>
            </w:r>
            <w:r w:rsidRPr="0066693B">
              <w:rPr>
                <w:b w:val="0"/>
                <w:sz w:val="22"/>
                <w:szCs w:val="22"/>
              </w:rPr>
              <w:t>)</w:t>
            </w:r>
          </w:p>
        </w:tc>
        <w:tc>
          <w:tcPr>
            <w:tcW w:w="6662" w:type="dxa"/>
            <w:gridSpan w:val="4"/>
            <w:shd w:val="clear" w:color="auto" w:fill="auto"/>
            <w:vAlign w:val="center"/>
          </w:tcPr>
          <w:p w14:paraId="1BAC4898" w14:textId="77777777" w:rsidR="00271A5B" w:rsidRPr="0066693B" w:rsidRDefault="005F20AA" w:rsidP="00C36BE9">
            <w:pPr>
              <w:widowControl w:val="0"/>
              <w:tabs>
                <w:tab w:val="num" w:pos="1352"/>
                <w:tab w:val="num" w:pos="6880"/>
              </w:tabs>
              <w:suppressAutoHyphens/>
              <w:spacing w:after="0" w:line="271" w:lineRule="auto"/>
              <w:jc w:val="both"/>
              <w:rPr>
                <w:color w:val="000000"/>
                <w:sz w:val="22"/>
                <w:szCs w:val="22"/>
              </w:rPr>
            </w:pPr>
            <w:r w:rsidRPr="0066693B">
              <w:rPr>
                <w:snapToGrid w:val="0"/>
                <w:sz w:val="22"/>
                <w:szCs w:val="22"/>
              </w:rPr>
              <w:t>АО «</w:t>
            </w:r>
            <w:r w:rsidRPr="0066693B">
              <w:rPr>
                <w:iCs/>
                <w:snapToGrid w:val="0"/>
                <w:sz w:val="22"/>
                <w:szCs w:val="22"/>
              </w:rPr>
              <w:t>ЛЕНМОРНИИПРОЕКТ</w:t>
            </w:r>
            <w:r w:rsidR="00FE7875" w:rsidRPr="0066693B">
              <w:rPr>
                <w:bCs/>
                <w:color w:val="000000"/>
                <w:sz w:val="22"/>
                <w:szCs w:val="22"/>
              </w:rPr>
              <w:t>»</w:t>
            </w:r>
            <w:r w:rsidR="00271A5B" w:rsidRPr="0066693B">
              <w:rPr>
                <w:i/>
                <w:iCs/>
                <w:snapToGrid w:val="0"/>
                <w:sz w:val="22"/>
                <w:szCs w:val="22"/>
              </w:rPr>
              <w:t xml:space="preserve">, </w:t>
            </w:r>
            <w:r w:rsidR="00271A5B" w:rsidRPr="0066693B">
              <w:rPr>
                <w:color w:val="000000"/>
                <w:sz w:val="22"/>
                <w:szCs w:val="22"/>
              </w:rPr>
              <w:t xml:space="preserve">198035, Санкт-Петербург, </w:t>
            </w:r>
          </w:p>
          <w:p w14:paraId="3B69B62D" w14:textId="77777777" w:rsidR="00271A5B" w:rsidRPr="0066693B" w:rsidRDefault="00271A5B" w:rsidP="00C36BE9">
            <w:pPr>
              <w:widowControl w:val="0"/>
              <w:tabs>
                <w:tab w:val="num" w:pos="1352"/>
                <w:tab w:val="num" w:pos="6880"/>
              </w:tabs>
              <w:suppressAutoHyphens/>
              <w:spacing w:after="0" w:line="271" w:lineRule="auto"/>
              <w:jc w:val="both"/>
              <w:rPr>
                <w:color w:val="000000"/>
                <w:sz w:val="22"/>
                <w:szCs w:val="22"/>
              </w:rPr>
            </w:pPr>
            <w:r w:rsidRPr="0066693B">
              <w:rPr>
                <w:color w:val="000000"/>
                <w:sz w:val="22"/>
                <w:szCs w:val="22"/>
              </w:rPr>
              <w:t>Межевой канал, д. 3, корпус 2</w:t>
            </w:r>
          </w:p>
          <w:p w14:paraId="617EC236" w14:textId="77777777" w:rsidR="001D58C9" w:rsidRPr="0066693B" w:rsidRDefault="00271A5B" w:rsidP="00C36BE9">
            <w:pPr>
              <w:pStyle w:val="a8"/>
              <w:spacing w:before="60" w:after="60" w:line="271" w:lineRule="auto"/>
              <w:ind w:left="0"/>
              <w:jc w:val="both"/>
              <w:rPr>
                <w:i/>
                <w:iCs/>
                <w:snapToGrid w:val="0"/>
                <w:szCs w:val="22"/>
                <w:lang w:val="en-US"/>
              </w:rPr>
            </w:pPr>
            <w:r w:rsidRPr="0066693B">
              <w:rPr>
                <w:szCs w:val="22"/>
                <w:lang w:val="en-US"/>
              </w:rPr>
              <w:t xml:space="preserve">e-mail: </w:t>
            </w:r>
            <w:hyperlink r:id="rId8" w:history="1">
              <w:r w:rsidRPr="0066693B">
                <w:rPr>
                  <w:rStyle w:val="ab"/>
                  <w:szCs w:val="22"/>
                  <w:lang w:val="en-US"/>
                </w:rPr>
                <w:t>lenmor@lenmor.ru</w:t>
              </w:r>
            </w:hyperlink>
          </w:p>
        </w:tc>
      </w:tr>
      <w:tr w:rsidR="000726AD" w:rsidRPr="0066693B" w14:paraId="12E825FC" w14:textId="77777777" w:rsidTr="00C36BE9">
        <w:tc>
          <w:tcPr>
            <w:tcW w:w="426" w:type="dxa"/>
            <w:gridSpan w:val="2"/>
            <w:shd w:val="clear" w:color="auto" w:fill="auto"/>
          </w:tcPr>
          <w:p w14:paraId="6FC6FC13" w14:textId="77777777" w:rsidR="000726AD" w:rsidRPr="0066693B" w:rsidRDefault="000726AD" w:rsidP="00AA4860">
            <w:pPr>
              <w:pStyle w:val="a4"/>
              <w:numPr>
                <w:ilvl w:val="0"/>
                <w:numId w:val="1"/>
              </w:numPr>
              <w:spacing w:before="60" w:after="60" w:line="271" w:lineRule="auto"/>
              <w:ind w:left="0" w:firstLine="0"/>
              <w:rPr>
                <w:sz w:val="22"/>
                <w:szCs w:val="22"/>
                <w:lang w:val="en-US"/>
              </w:rPr>
            </w:pPr>
          </w:p>
        </w:tc>
        <w:tc>
          <w:tcPr>
            <w:tcW w:w="3226" w:type="dxa"/>
            <w:shd w:val="clear" w:color="auto" w:fill="auto"/>
          </w:tcPr>
          <w:p w14:paraId="3FC15E23" w14:textId="77777777" w:rsidR="000726AD" w:rsidRPr="0066693B" w:rsidRDefault="000726AD" w:rsidP="00C36BE9">
            <w:pPr>
              <w:spacing w:before="60" w:after="60" w:line="271" w:lineRule="auto"/>
              <w:jc w:val="center"/>
              <w:rPr>
                <w:sz w:val="22"/>
                <w:szCs w:val="22"/>
              </w:rPr>
            </w:pPr>
            <w:r w:rsidRPr="0066693B">
              <w:rPr>
                <w:sz w:val="22"/>
                <w:szCs w:val="22"/>
              </w:rPr>
              <w:t>Вид строительства</w:t>
            </w:r>
          </w:p>
        </w:tc>
        <w:tc>
          <w:tcPr>
            <w:tcW w:w="6662" w:type="dxa"/>
            <w:gridSpan w:val="4"/>
            <w:shd w:val="clear" w:color="auto" w:fill="auto"/>
            <w:vAlign w:val="center"/>
          </w:tcPr>
          <w:p w14:paraId="78453AA8" w14:textId="77777777" w:rsidR="000726AD" w:rsidRPr="0066693B" w:rsidRDefault="000726AD" w:rsidP="00C36BE9">
            <w:pPr>
              <w:spacing w:before="60" w:after="60" w:line="271" w:lineRule="auto"/>
              <w:jc w:val="both"/>
              <w:rPr>
                <w:bCs/>
                <w:i/>
                <w:iCs/>
                <w:color w:val="000000"/>
                <w:sz w:val="22"/>
                <w:szCs w:val="22"/>
              </w:rPr>
            </w:pPr>
            <w:r w:rsidRPr="0066693B">
              <w:rPr>
                <w:sz w:val="22"/>
                <w:szCs w:val="22"/>
              </w:rPr>
              <w:t>Новое строительство</w:t>
            </w:r>
          </w:p>
        </w:tc>
      </w:tr>
      <w:tr w:rsidR="00FE7875" w:rsidRPr="0066693B" w14:paraId="73C3EF7A" w14:textId="77777777" w:rsidTr="00C36BE9">
        <w:tc>
          <w:tcPr>
            <w:tcW w:w="426" w:type="dxa"/>
            <w:gridSpan w:val="2"/>
            <w:shd w:val="clear" w:color="auto" w:fill="auto"/>
          </w:tcPr>
          <w:p w14:paraId="6F05FE33" w14:textId="77777777" w:rsidR="00FE7875" w:rsidRPr="0066693B" w:rsidRDefault="00FE7875" w:rsidP="00AA4860">
            <w:pPr>
              <w:pStyle w:val="a4"/>
              <w:numPr>
                <w:ilvl w:val="0"/>
                <w:numId w:val="1"/>
              </w:numPr>
              <w:spacing w:before="60" w:after="60" w:line="271" w:lineRule="auto"/>
              <w:ind w:left="0" w:firstLine="0"/>
              <w:rPr>
                <w:sz w:val="22"/>
                <w:szCs w:val="22"/>
                <w:lang w:val="en-US"/>
              </w:rPr>
            </w:pPr>
          </w:p>
        </w:tc>
        <w:tc>
          <w:tcPr>
            <w:tcW w:w="3226" w:type="dxa"/>
            <w:shd w:val="clear" w:color="auto" w:fill="auto"/>
          </w:tcPr>
          <w:p w14:paraId="53F5D992" w14:textId="38D2ABCD" w:rsidR="00FE7875" w:rsidRPr="0066693B" w:rsidRDefault="00C36BE9" w:rsidP="00C36BE9">
            <w:pPr>
              <w:spacing w:before="60" w:after="60" w:line="271" w:lineRule="auto"/>
              <w:jc w:val="center"/>
              <w:rPr>
                <w:sz w:val="22"/>
                <w:szCs w:val="22"/>
              </w:rPr>
            </w:pPr>
            <w:r w:rsidRPr="0066693B">
              <w:rPr>
                <w:sz w:val="22"/>
                <w:szCs w:val="22"/>
              </w:rPr>
              <w:t>Подрядчик</w:t>
            </w:r>
          </w:p>
        </w:tc>
        <w:tc>
          <w:tcPr>
            <w:tcW w:w="6662" w:type="dxa"/>
            <w:gridSpan w:val="4"/>
            <w:shd w:val="clear" w:color="auto" w:fill="auto"/>
            <w:vAlign w:val="center"/>
          </w:tcPr>
          <w:p w14:paraId="19A89760" w14:textId="7F9DF0D3" w:rsidR="00FE7875" w:rsidRPr="0066693B" w:rsidRDefault="002E5D46" w:rsidP="00C36BE9">
            <w:pPr>
              <w:spacing w:before="60" w:after="60" w:line="271" w:lineRule="auto"/>
              <w:jc w:val="both"/>
              <w:rPr>
                <w:bCs/>
                <w:i/>
                <w:iCs/>
                <w:color w:val="000000"/>
                <w:sz w:val="22"/>
                <w:szCs w:val="22"/>
              </w:rPr>
            </w:pPr>
            <w:r w:rsidRPr="0066693B">
              <w:rPr>
                <w:bCs/>
                <w:i/>
                <w:iCs/>
                <w:color w:val="FF0000"/>
                <w:sz w:val="22"/>
                <w:szCs w:val="22"/>
              </w:rPr>
              <w:t>Определяется по результатам закупочной процедуры</w:t>
            </w:r>
          </w:p>
        </w:tc>
      </w:tr>
      <w:tr w:rsidR="00057E22" w:rsidRPr="0066693B" w14:paraId="0A38F0D8" w14:textId="77777777" w:rsidTr="00C36BE9">
        <w:tc>
          <w:tcPr>
            <w:tcW w:w="426" w:type="dxa"/>
            <w:gridSpan w:val="2"/>
            <w:shd w:val="clear" w:color="auto" w:fill="auto"/>
          </w:tcPr>
          <w:p w14:paraId="3EC6FE9A" w14:textId="77777777" w:rsidR="00057E22" w:rsidRPr="0066693B" w:rsidRDefault="00057E22"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73222758" w14:textId="77777777" w:rsidR="00057E22" w:rsidRPr="0066693B" w:rsidRDefault="00057E22" w:rsidP="00C36BE9">
            <w:pPr>
              <w:spacing w:before="60" w:after="60" w:line="271" w:lineRule="auto"/>
              <w:jc w:val="center"/>
              <w:rPr>
                <w:sz w:val="22"/>
                <w:szCs w:val="22"/>
              </w:rPr>
            </w:pPr>
            <w:r w:rsidRPr="0066693B">
              <w:rPr>
                <w:sz w:val="22"/>
                <w:szCs w:val="22"/>
              </w:rPr>
              <w:t>Стадия проектирования</w:t>
            </w:r>
          </w:p>
        </w:tc>
        <w:tc>
          <w:tcPr>
            <w:tcW w:w="6662" w:type="dxa"/>
            <w:gridSpan w:val="4"/>
            <w:shd w:val="clear" w:color="auto" w:fill="auto"/>
            <w:vAlign w:val="center"/>
          </w:tcPr>
          <w:p w14:paraId="004C4D2A" w14:textId="77777777" w:rsidR="00057E22" w:rsidRPr="0066693B" w:rsidRDefault="0074278D" w:rsidP="00C36BE9">
            <w:pPr>
              <w:spacing w:before="60" w:after="60" w:line="271" w:lineRule="auto"/>
              <w:jc w:val="both"/>
              <w:rPr>
                <w:bCs/>
                <w:color w:val="000000"/>
                <w:sz w:val="22"/>
                <w:szCs w:val="22"/>
              </w:rPr>
            </w:pPr>
            <w:r w:rsidRPr="0066693B">
              <w:rPr>
                <w:bCs/>
                <w:color w:val="000000"/>
                <w:sz w:val="22"/>
                <w:szCs w:val="22"/>
              </w:rPr>
              <w:t>Проектная</w:t>
            </w:r>
            <w:r w:rsidR="00057E22" w:rsidRPr="0066693B">
              <w:rPr>
                <w:bCs/>
                <w:color w:val="000000"/>
                <w:sz w:val="22"/>
                <w:szCs w:val="22"/>
              </w:rPr>
              <w:t xml:space="preserve"> документация (далее – </w:t>
            </w:r>
            <w:r w:rsidRPr="0066693B">
              <w:rPr>
                <w:bCs/>
                <w:color w:val="000000"/>
                <w:sz w:val="22"/>
                <w:szCs w:val="22"/>
              </w:rPr>
              <w:t>П</w:t>
            </w:r>
            <w:r w:rsidR="00057E22" w:rsidRPr="0066693B">
              <w:rPr>
                <w:bCs/>
                <w:color w:val="000000"/>
                <w:sz w:val="22"/>
                <w:szCs w:val="22"/>
              </w:rPr>
              <w:t>Д)</w:t>
            </w:r>
          </w:p>
        </w:tc>
      </w:tr>
      <w:tr w:rsidR="000726AD" w:rsidRPr="0066693B" w14:paraId="1F3B570E" w14:textId="77777777" w:rsidTr="00C36BE9">
        <w:tc>
          <w:tcPr>
            <w:tcW w:w="426" w:type="dxa"/>
            <w:gridSpan w:val="2"/>
            <w:shd w:val="clear" w:color="auto" w:fill="auto"/>
          </w:tcPr>
          <w:p w14:paraId="457C44DE" w14:textId="77777777" w:rsidR="000726AD" w:rsidRPr="0066693B" w:rsidRDefault="000726AD"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4B6ADBEB" w14:textId="77777777" w:rsidR="000726AD" w:rsidRPr="0066693B" w:rsidRDefault="000726AD" w:rsidP="00C36BE9">
            <w:pPr>
              <w:spacing w:before="60" w:after="60" w:line="271" w:lineRule="auto"/>
              <w:jc w:val="center"/>
              <w:rPr>
                <w:sz w:val="22"/>
                <w:szCs w:val="22"/>
              </w:rPr>
            </w:pPr>
            <w:r w:rsidRPr="0066693B">
              <w:rPr>
                <w:sz w:val="22"/>
                <w:szCs w:val="22"/>
              </w:rPr>
              <w:t>Местоположение объекта</w:t>
            </w:r>
          </w:p>
        </w:tc>
        <w:tc>
          <w:tcPr>
            <w:tcW w:w="6662" w:type="dxa"/>
            <w:gridSpan w:val="4"/>
            <w:shd w:val="clear" w:color="auto" w:fill="auto"/>
            <w:vAlign w:val="center"/>
          </w:tcPr>
          <w:p w14:paraId="5D83AAC6" w14:textId="77777777" w:rsidR="000726AD" w:rsidRPr="0066693B" w:rsidRDefault="000726AD" w:rsidP="00C36BE9">
            <w:pPr>
              <w:spacing w:before="60" w:after="60" w:line="271" w:lineRule="auto"/>
              <w:jc w:val="both"/>
              <w:rPr>
                <w:sz w:val="22"/>
                <w:szCs w:val="22"/>
              </w:rPr>
            </w:pPr>
            <w:r w:rsidRPr="0066693B">
              <w:rPr>
                <w:sz w:val="22"/>
                <w:szCs w:val="22"/>
              </w:rPr>
              <w:t>Российская Федерация, Красноярский край, Таймырский Долгано-Ненецкий муниципальный район, бухта Север</w:t>
            </w:r>
          </w:p>
        </w:tc>
      </w:tr>
      <w:tr w:rsidR="00EA49E9" w:rsidRPr="0066693B" w14:paraId="14E5C8CF" w14:textId="77777777" w:rsidTr="00C36BE9">
        <w:tc>
          <w:tcPr>
            <w:tcW w:w="426" w:type="dxa"/>
            <w:gridSpan w:val="2"/>
            <w:shd w:val="clear" w:color="auto" w:fill="auto"/>
          </w:tcPr>
          <w:p w14:paraId="428787DB" w14:textId="77777777" w:rsidR="00EA49E9" w:rsidRPr="0066693B" w:rsidRDefault="00EA49E9"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6473B93E" w14:textId="77777777" w:rsidR="00EA49E9" w:rsidRPr="0066693B" w:rsidRDefault="00EA49E9" w:rsidP="00C36BE9">
            <w:pPr>
              <w:spacing w:before="60" w:after="60" w:line="271" w:lineRule="auto"/>
              <w:jc w:val="center"/>
              <w:rPr>
                <w:sz w:val="22"/>
                <w:szCs w:val="22"/>
              </w:rPr>
            </w:pPr>
            <w:r w:rsidRPr="0066693B">
              <w:rPr>
                <w:sz w:val="22"/>
                <w:szCs w:val="22"/>
              </w:rPr>
              <w:t>Срок выполнения работ</w:t>
            </w:r>
          </w:p>
        </w:tc>
        <w:tc>
          <w:tcPr>
            <w:tcW w:w="6662" w:type="dxa"/>
            <w:gridSpan w:val="4"/>
            <w:shd w:val="clear" w:color="auto" w:fill="auto"/>
            <w:vAlign w:val="center"/>
          </w:tcPr>
          <w:p w14:paraId="469673D0" w14:textId="77777777" w:rsidR="00EA49E9" w:rsidRPr="0066693B" w:rsidRDefault="00EA49E9" w:rsidP="00C36BE9">
            <w:pPr>
              <w:spacing w:before="60" w:after="60" w:line="271" w:lineRule="auto"/>
              <w:jc w:val="both"/>
              <w:rPr>
                <w:sz w:val="22"/>
                <w:szCs w:val="22"/>
              </w:rPr>
            </w:pPr>
            <w:r w:rsidRPr="0066693B">
              <w:rPr>
                <w:sz w:val="22"/>
                <w:szCs w:val="22"/>
              </w:rPr>
              <w:t>В соответствии с Договором</w:t>
            </w:r>
          </w:p>
        </w:tc>
      </w:tr>
      <w:tr w:rsidR="0074278D" w:rsidRPr="0066693B" w14:paraId="1DF986C3" w14:textId="77777777" w:rsidTr="00C36BE9">
        <w:tc>
          <w:tcPr>
            <w:tcW w:w="426" w:type="dxa"/>
            <w:gridSpan w:val="2"/>
            <w:shd w:val="clear" w:color="auto" w:fill="auto"/>
          </w:tcPr>
          <w:p w14:paraId="4E55634C" w14:textId="77777777" w:rsidR="0074278D" w:rsidRPr="0066693B" w:rsidRDefault="0074278D"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3CCF39FE" w14:textId="77777777" w:rsidR="0074278D" w:rsidRPr="0066693B" w:rsidRDefault="00CF526F" w:rsidP="00C36BE9">
            <w:pPr>
              <w:spacing w:before="60" w:after="60" w:line="271" w:lineRule="auto"/>
              <w:jc w:val="center"/>
              <w:rPr>
                <w:sz w:val="22"/>
                <w:szCs w:val="22"/>
              </w:rPr>
            </w:pPr>
            <w:r w:rsidRPr="0066693B">
              <w:rPr>
                <w:sz w:val="22"/>
                <w:szCs w:val="22"/>
              </w:rPr>
              <w:t>Требования к выделению этапов строительства объекта</w:t>
            </w:r>
          </w:p>
        </w:tc>
        <w:tc>
          <w:tcPr>
            <w:tcW w:w="6662" w:type="dxa"/>
            <w:gridSpan w:val="4"/>
            <w:shd w:val="clear" w:color="auto" w:fill="auto"/>
            <w:vAlign w:val="center"/>
          </w:tcPr>
          <w:p w14:paraId="74F0A7E0" w14:textId="77777777" w:rsidR="00CF526F" w:rsidRPr="0066693B" w:rsidRDefault="00CF526F" w:rsidP="00C36BE9">
            <w:pPr>
              <w:pStyle w:val="a4"/>
              <w:numPr>
                <w:ilvl w:val="0"/>
                <w:numId w:val="8"/>
              </w:numPr>
              <w:spacing w:before="100" w:after="100" w:line="271" w:lineRule="auto"/>
              <w:ind w:left="680" w:hanging="680"/>
              <w:jc w:val="both"/>
              <w:rPr>
                <w:sz w:val="22"/>
                <w:szCs w:val="22"/>
              </w:rPr>
            </w:pPr>
            <w:r w:rsidRPr="0066693B">
              <w:rPr>
                <w:sz w:val="22"/>
                <w:szCs w:val="22"/>
              </w:rPr>
              <w:t>В составе</w:t>
            </w:r>
            <w:r w:rsidR="00B50DF0" w:rsidRPr="0066693B">
              <w:rPr>
                <w:sz w:val="22"/>
                <w:szCs w:val="22"/>
              </w:rPr>
              <w:t xml:space="preserve"> ПД предусмотреть выделение </w:t>
            </w:r>
            <w:r w:rsidRPr="0066693B">
              <w:rPr>
                <w:sz w:val="22"/>
                <w:szCs w:val="22"/>
              </w:rPr>
              <w:t>следующих этапов строительства:</w:t>
            </w:r>
          </w:p>
          <w:p w14:paraId="4F653E13" w14:textId="77777777" w:rsidR="00CF526F" w:rsidRPr="0066693B" w:rsidRDefault="00CF526F" w:rsidP="00C36BE9">
            <w:pPr>
              <w:pStyle w:val="a4"/>
              <w:numPr>
                <w:ilvl w:val="0"/>
                <w:numId w:val="6"/>
              </w:numPr>
              <w:spacing w:before="100" w:after="100" w:line="271" w:lineRule="auto"/>
              <w:ind w:left="680" w:hanging="340"/>
              <w:jc w:val="both"/>
              <w:rPr>
                <w:sz w:val="22"/>
                <w:szCs w:val="22"/>
              </w:rPr>
            </w:pPr>
            <w:r w:rsidRPr="0066693B">
              <w:rPr>
                <w:sz w:val="22"/>
                <w:szCs w:val="22"/>
              </w:rPr>
              <w:t xml:space="preserve">2 этап – строительство технологических причалов для отгрузки 50 </w:t>
            </w:r>
            <w:proofErr w:type="gramStart"/>
            <w:r w:rsidRPr="0066693B">
              <w:rPr>
                <w:sz w:val="22"/>
                <w:szCs w:val="22"/>
              </w:rPr>
              <w:t>млн.</w:t>
            </w:r>
            <w:proofErr w:type="gramEnd"/>
            <w:r w:rsidRPr="0066693B">
              <w:rPr>
                <w:sz w:val="22"/>
                <w:szCs w:val="22"/>
              </w:rPr>
              <w:t xml:space="preserve"> тонн нефти в год, а также объектов ФС, необходимых для функционирования Этапа 2.</w:t>
            </w:r>
          </w:p>
          <w:p w14:paraId="7A0B48EC" w14:textId="77777777" w:rsidR="0074278D" w:rsidRPr="0066693B" w:rsidRDefault="00CF526F" w:rsidP="00C36BE9">
            <w:pPr>
              <w:pStyle w:val="a4"/>
              <w:numPr>
                <w:ilvl w:val="0"/>
                <w:numId w:val="6"/>
              </w:numPr>
              <w:spacing w:before="100" w:after="100" w:line="271" w:lineRule="auto"/>
              <w:ind w:left="680" w:hanging="340"/>
              <w:jc w:val="both"/>
              <w:rPr>
                <w:sz w:val="22"/>
                <w:szCs w:val="22"/>
              </w:rPr>
            </w:pPr>
            <w:r w:rsidRPr="0066693B">
              <w:rPr>
                <w:sz w:val="22"/>
                <w:szCs w:val="22"/>
              </w:rPr>
              <w:t xml:space="preserve">3 этап – строительство технологических причалов для отгрузки 25 </w:t>
            </w:r>
            <w:proofErr w:type="gramStart"/>
            <w:r w:rsidRPr="0066693B">
              <w:rPr>
                <w:sz w:val="22"/>
                <w:szCs w:val="22"/>
              </w:rPr>
              <w:t>млн.</w:t>
            </w:r>
            <w:proofErr w:type="gramEnd"/>
            <w:r w:rsidRPr="0066693B">
              <w:rPr>
                <w:sz w:val="22"/>
                <w:szCs w:val="22"/>
              </w:rPr>
              <w:t xml:space="preserve"> тонн нефти в год, </w:t>
            </w:r>
            <w:r w:rsidR="00E357AC" w:rsidRPr="0066693B">
              <w:rPr>
                <w:sz w:val="22"/>
                <w:szCs w:val="22"/>
              </w:rPr>
              <w:t>а также объектов ФС, необходимых для функционирования Этапа 3</w:t>
            </w:r>
            <w:r w:rsidRPr="0066693B">
              <w:rPr>
                <w:sz w:val="22"/>
                <w:szCs w:val="22"/>
              </w:rPr>
              <w:t>.</w:t>
            </w:r>
          </w:p>
        </w:tc>
      </w:tr>
      <w:tr w:rsidR="0064308C" w:rsidRPr="0066693B" w14:paraId="600DF583" w14:textId="77777777" w:rsidTr="00C36BE9">
        <w:tc>
          <w:tcPr>
            <w:tcW w:w="426" w:type="dxa"/>
            <w:gridSpan w:val="2"/>
            <w:shd w:val="clear" w:color="auto" w:fill="auto"/>
          </w:tcPr>
          <w:p w14:paraId="08B3B897" w14:textId="77777777" w:rsidR="0064308C" w:rsidRPr="0066693B" w:rsidRDefault="0064308C"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71BD32D9" w14:textId="77777777" w:rsidR="0064308C" w:rsidRPr="0066693B" w:rsidRDefault="0064308C" w:rsidP="00C36BE9">
            <w:pPr>
              <w:spacing w:before="60" w:after="60" w:line="271" w:lineRule="auto"/>
              <w:jc w:val="center"/>
              <w:rPr>
                <w:sz w:val="22"/>
                <w:szCs w:val="22"/>
              </w:rPr>
            </w:pPr>
            <w:r w:rsidRPr="0066693B">
              <w:rPr>
                <w:color w:val="000000" w:themeColor="text1"/>
                <w:sz w:val="22"/>
                <w:szCs w:val="22"/>
              </w:rPr>
              <w:t>Требования к основным технико-экономическим показателям</w:t>
            </w:r>
          </w:p>
        </w:tc>
        <w:tc>
          <w:tcPr>
            <w:tcW w:w="6662" w:type="dxa"/>
            <w:gridSpan w:val="4"/>
            <w:shd w:val="clear" w:color="auto" w:fill="auto"/>
            <w:vAlign w:val="center"/>
          </w:tcPr>
          <w:p w14:paraId="02549F4E" w14:textId="77777777" w:rsidR="0064308C" w:rsidRPr="0066693B" w:rsidRDefault="0064308C" w:rsidP="00C36BE9">
            <w:pPr>
              <w:pStyle w:val="a4"/>
              <w:numPr>
                <w:ilvl w:val="0"/>
                <w:numId w:val="15"/>
              </w:numPr>
              <w:spacing w:before="100" w:after="100" w:line="271" w:lineRule="auto"/>
              <w:ind w:left="680" w:hanging="680"/>
              <w:jc w:val="both"/>
              <w:rPr>
                <w:sz w:val="22"/>
                <w:szCs w:val="22"/>
              </w:rPr>
            </w:pPr>
            <w:r w:rsidRPr="0066693B">
              <w:rPr>
                <w:sz w:val="22"/>
                <w:szCs w:val="22"/>
              </w:rPr>
              <w:t xml:space="preserve">Общая мощность объекта с учетом объекта «Нефтяной терминал «Порт бухта Север» 101,1 </w:t>
            </w:r>
            <w:proofErr w:type="gramStart"/>
            <w:r w:rsidRPr="0066693B">
              <w:rPr>
                <w:sz w:val="22"/>
                <w:szCs w:val="22"/>
              </w:rPr>
              <w:t>млн.</w:t>
            </w:r>
            <w:proofErr w:type="gramEnd"/>
            <w:r w:rsidRPr="0066693B">
              <w:rPr>
                <w:sz w:val="22"/>
                <w:szCs w:val="22"/>
              </w:rPr>
              <w:t xml:space="preserve"> тонн нефти в год.</w:t>
            </w:r>
          </w:p>
          <w:p w14:paraId="0370192E" w14:textId="77777777" w:rsidR="0064308C" w:rsidRPr="0066693B" w:rsidRDefault="0064308C"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мощность объекта на 2 этапе – 50 </w:t>
            </w:r>
            <w:proofErr w:type="gramStart"/>
            <w:r w:rsidRPr="0066693B">
              <w:rPr>
                <w:sz w:val="22"/>
                <w:szCs w:val="22"/>
              </w:rPr>
              <w:t>млн.</w:t>
            </w:r>
            <w:proofErr w:type="gramEnd"/>
            <w:r w:rsidRPr="0066693B">
              <w:rPr>
                <w:sz w:val="22"/>
                <w:szCs w:val="22"/>
              </w:rPr>
              <w:t xml:space="preserve"> тонн нефти в год (76,1 млн. тонн нефти в год с учетом объекта «Нефтяной терминал «Порт бухта Север»).</w:t>
            </w:r>
          </w:p>
          <w:p w14:paraId="7E82A2C5" w14:textId="77777777" w:rsidR="0064308C" w:rsidRPr="0066693B" w:rsidRDefault="0064308C"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мощность объекта на 3 этапе – 25 </w:t>
            </w:r>
            <w:proofErr w:type="gramStart"/>
            <w:r w:rsidRPr="0066693B">
              <w:rPr>
                <w:sz w:val="22"/>
                <w:szCs w:val="22"/>
              </w:rPr>
              <w:t>млн.</w:t>
            </w:r>
            <w:proofErr w:type="gramEnd"/>
            <w:r w:rsidRPr="0066693B">
              <w:rPr>
                <w:sz w:val="22"/>
                <w:szCs w:val="22"/>
              </w:rPr>
              <w:t xml:space="preserve"> тонн нефти в год (101,1 млн. тонн нефти в год с учетом Этапа 2 и объекта «Нефтяной терминал «Порт бухта Север»).</w:t>
            </w:r>
          </w:p>
          <w:p w14:paraId="74AB6514" w14:textId="77777777" w:rsidR="00EE2011" w:rsidRPr="0066693B" w:rsidRDefault="00EE2011" w:rsidP="00C36BE9">
            <w:pPr>
              <w:pStyle w:val="a4"/>
              <w:numPr>
                <w:ilvl w:val="0"/>
                <w:numId w:val="15"/>
              </w:numPr>
              <w:spacing w:before="100" w:after="100" w:line="271" w:lineRule="auto"/>
              <w:ind w:left="680" w:hanging="680"/>
              <w:jc w:val="both"/>
              <w:rPr>
                <w:sz w:val="22"/>
                <w:szCs w:val="22"/>
              </w:rPr>
            </w:pPr>
            <w:r w:rsidRPr="0066693B">
              <w:rPr>
                <w:sz w:val="22"/>
                <w:szCs w:val="22"/>
              </w:rPr>
              <w:t xml:space="preserve">Физико-химические свойства нефти принять по ГОСТ Р </w:t>
            </w:r>
            <w:proofErr w:type="gramStart"/>
            <w:r w:rsidRPr="0066693B">
              <w:rPr>
                <w:sz w:val="22"/>
                <w:szCs w:val="22"/>
              </w:rPr>
              <w:t>51858-2002</w:t>
            </w:r>
            <w:proofErr w:type="gramEnd"/>
            <w:r w:rsidR="003B76C9" w:rsidRPr="0066693B">
              <w:rPr>
                <w:sz w:val="22"/>
                <w:szCs w:val="22"/>
              </w:rPr>
              <w:t>, а также по результатам исследования физико-</w:t>
            </w:r>
            <w:r w:rsidR="003B76C9" w:rsidRPr="0066693B">
              <w:rPr>
                <w:sz w:val="22"/>
                <w:szCs w:val="22"/>
              </w:rPr>
              <w:lastRenderedPageBreak/>
              <w:t xml:space="preserve">химических свойств нефти </w:t>
            </w:r>
            <w:proofErr w:type="spellStart"/>
            <w:r w:rsidR="003B76C9" w:rsidRPr="0066693B">
              <w:rPr>
                <w:sz w:val="22"/>
                <w:szCs w:val="22"/>
              </w:rPr>
              <w:t>Ванкорского</w:t>
            </w:r>
            <w:proofErr w:type="spellEnd"/>
            <w:r w:rsidR="003B76C9" w:rsidRPr="0066693B">
              <w:rPr>
                <w:sz w:val="22"/>
                <w:szCs w:val="22"/>
              </w:rPr>
              <w:t xml:space="preserve"> кластера (см. приложение 1).</w:t>
            </w:r>
          </w:p>
          <w:p w14:paraId="6E519531" w14:textId="77777777" w:rsidR="00EE2011" w:rsidRPr="0066693B" w:rsidRDefault="00EE2011" w:rsidP="00C36BE9">
            <w:pPr>
              <w:pStyle w:val="a4"/>
              <w:numPr>
                <w:ilvl w:val="0"/>
                <w:numId w:val="15"/>
              </w:numPr>
              <w:spacing w:before="100" w:after="100" w:line="271" w:lineRule="auto"/>
              <w:ind w:left="680" w:hanging="680"/>
              <w:jc w:val="both"/>
              <w:rPr>
                <w:sz w:val="22"/>
                <w:szCs w:val="22"/>
              </w:rPr>
            </w:pPr>
            <w:r w:rsidRPr="0066693B">
              <w:rPr>
                <w:sz w:val="22"/>
                <w:szCs w:val="22"/>
              </w:rPr>
              <w:t xml:space="preserve">При проектировании температуру застывания нефти принять по результатам физико-химических показателей нефти </w:t>
            </w:r>
            <w:proofErr w:type="spellStart"/>
            <w:r w:rsidRPr="0066693B">
              <w:rPr>
                <w:sz w:val="22"/>
                <w:szCs w:val="22"/>
              </w:rPr>
              <w:t>Ванкорского</w:t>
            </w:r>
            <w:proofErr w:type="spellEnd"/>
            <w:r w:rsidRPr="0066693B">
              <w:rPr>
                <w:sz w:val="22"/>
                <w:szCs w:val="22"/>
              </w:rPr>
              <w:t xml:space="preserve"> и </w:t>
            </w:r>
            <w:proofErr w:type="spellStart"/>
            <w:r w:rsidRPr="0066693B">
              <w:rPr>
                <w:sz w:val="22"/>
                <w:szCs w:val="22"/>
              </w:rPr>
              <w:t>Пайяхского</w:t>
            </w:r>
            <w:proofErr w:type="spellEnd"/>
            <w:r w:rsidRPr="0066693B">
              <w:rPr>
                <w:sz w:val="22"/>
                <w:szCs w:val="22"/>
              </w:rPr>
              <w:t xml:space="preserve"> кластеров.</w:t>
            </w:r>
          </w:p>
          <w:p w14:paraId="4AD56C6A" w14:textId="77777777" w:rsidR="0064308C" w:rsidRPr="0066693B" w:rsidRDefault="0064308C" w:rsidP="00C36BE9">
            <w:pPr>
              <w:pStyle w:val="a4"/>
              <w:numPr>
                <w:ilvl w:val="0"/>
                <w:numId w:val="15"/>
              </w:numPr>
              <w:spacing w:before="100" w:after="100" w:line="271" w:lineRule="auto"/>
              <w:ind w:left="680" w:hanging="680"/>
              <w:jc w:val="both"/>
              <w:rPr>
                <w:sz w:val="22"/>
                <w:szCs w:val="22"/>
              </w:rPr>
            </w:pPr>
            <w:r w:rsidRPr="0066693B">
              <w:rPr>
                <w:sz w:val="22"/>
                <w:szCs w:val="22"/>
              </w:rPr>
              <w:t>Расчетные суда:</w:t>
            </w:r>
          </w:p>
          <w:p w14:paraId="78AD02D5" w14:textId="77777777" w:rsidR="0064308C" w:rsidRPr="0066693B" w:rsidRDefault="0064308C" w:rsidP="00C36BE9">
            <w:pPr>
              <w:keepNext/>
              <w:suppressAutoHyphens/>
              <w:spacing w:before="60" w:after="60" w:line="271" w:lineRule="auto"/>
              <w:ind w:firstLine="743"/>
              <w:jc w:val="both"/>
              <w:rPr>
                <w:sz w:val="22"/>
                <w:szCs w:val="22"/>
                <w:u w:val="single"/>
              </w:rPr>
            </w:pPr>
            <w:r w:rsidRPr="0066693B">
              <w:rPr>
                <w:sz w:val="22"/>
                <w:szCs w:val="22"/>
                <w:u w:val="single"/>
              </w:rPr>
              <w:t>Грузовое судно (нефтеналивное):</w:t>
            </w:r>
          </w:p>
          <w:p w14:paraId="2052ADE7" w14:textId="77777777" w:rsidR="0064308C" w:rsidRPr="0066693B" w:rsidRDefault="0064308C" w:rsidP="00C36BE9">
            <w:pPr>
              <w:pStyle w:val="af7"/>
              <w:numPr>
                <w:ilvl w:val="0"/>
                <w:numId w:val="17"/>
              </w:numPr>
              <w:suppressAutoHyphens/>
              <w:spacing w:before="60" w:after="60" w:line="271" w:lineRule="auto"/>
              <w:ind w:left="1168" w:hanging="283"/>
              <w:jc w:val="both"/>
              <w:rPr>
                <w:rFonts w:ascii="Times New Roman" w:hAnsi="Times New Roman"/>
                <w:snapToGrid/>
                <w:spacing w:val="-4"/>
                <w:sz w:val="22"/>
                <w:szCs w:val="22"/>
              </w:rPr>
            </w:pPr>
            <w:r w:rsidRPr="0066693B">
              <w:rPr>
                <w:rFonts w:ascii="Times New Roman" w:hAnsi="Times New Roman"/>
                <w:snapToGrid/>
                <w:spacing w:val="-4"/>
                <w:sz w:val="22"/>
                <w:szCs w:val="22"/>
              </w:rPr>
              <w:t>арктический танкер Аrc7 (НОА-100);</w:t>
            </w:r>
          </w:p>
          <w:p w14:paraId="1EE62899" w14:textId="77777777" w:rsidR="0064308C" w:rsidRPr="0066693B" w:rsidRDefault="0064308C" w:rsidP="00C36BE9">
            <w:pPr>
              <w:pStyle w:val="a4"/>
              <w:numPr>
                <w:ilvl w:val="0"/>
                <w:numId w:val="16"/>
              </w:numPr>
              <w:spacing w:before="60" w:after="60" w:line="271" w:lineRule="auto"/>
              <w:ind w:left="1310" w:hanging="284"/>
              <w:jc w:val="both"/>
              <w:rPr>
                <w:sz w:val="22"/>
                <w:szCs w:val="22"/>
              </w:rPr>
            </w:pPr>
            <w:r w:rsidRPr="0066693B">
              <w:rPr>
                <w:sz w:val="22"/>
                <w:szCs w:val="22"/>
              </w:rPr>
              <w:t>Дедвейт 120 000 тонн;</w:t>
            </w:r>
          </w:p>
          <w:p w14:paraId="7EB03977" w14:textId="77777777" w:rsidR="0064308C" w:rsidRPr="0066693B" w:rsidRDefault="0064308C" w:rsidP="00C36BE9">
            <w:pPr>
              <w:pStyle w:val="a4"/>
              <w:numPr>
                <w:ilvl w:val="0"/>
                <w:numId w:val="16"/>
              </w:numPr>
              <w:spacing w:before="60" w:after="60" w:line="271" w:lineRule="auto"/>
              <w:ind w:left="1310" w:hanging="284"/>
              <w:jc w:val="both"/>
              <w:rPr>
                <w:sz w:val="22"/>
                <w:szCs w:val="22"/>
              </w:rPr>
            </w:pPr>
            <w:r w:rsidRPr="0066693B">
              <w:rPr>
                <w:sz w:val="22"/>
                <w:szCs w:val="22"/>
              </w:rPr>
              <w:t>длина судна – 269,0 м;</w:t>
            </w:r>
          </w:p>
          <w:p w14:paraId="499979CC" w14:textId="77777777" w:rsidR="0064308C" w:rsidRPr="0066693B" w:rsidRDefault="0064308C" w:rsidP="00C36BE9">
            <w:pPr>
              <w:pStyle w:val="a4"/>
              <w:numPr>
                <w:ilvl w:val="0"/>
                <w:numId w:val="16"/>
              </w:numPr>
              <w:spacing w:before="60" w:after="60" w:line="271" w:lineRule="auto"/>
              <w:ind w:left="1310" w:hanging="284"/>
              <w:jc w:val="both"/>
              <w:rPr>
                <w:sz w:val="22"/>
                <w:szCs w:val="22"/>
              </w:rPr>
            </w:pPr>
            <w:r w:rsidRPr="0066693B">
              <w:rPr>
                <w:sz w:val="22"/>
                <w:szCs w:val="22"/>
              </w:rPr>
              <w:t>ширина судна – 44,0 м;</w:t>
            </w:r>
          </w:p>
          <w:p w14:paraId="1FE272C9" w14:textId="77777777" w:rsidR="0064308C" w:rsidRPr="0066693B" w:rsidRDefault="0064308C" w:rsidP="00C36BE9">
            <w:pPr>
              <w:pStyle w:val="a4"/>
              <w:numPr>
                <w:ilvl w:val="0"/>
                <w:numId w:val="16"/>
              </w:numPr>
              <w:spacing w:before="60" w:after="60" w:line="271" w:lineRule="auto"/>
              <w:ind w:left="1310" w:hanging="284"/>
              <w:jc w:val="both"/>
              <w:rPr>
                <w:color w:val="000000" w:themeColor="text1"/>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14,5 м.</w:t>
            </w:r>
          </w:p>
          <w:p w14:paraId="4D5A3D2B" w14:textId="77777777" w:rsidR="0064308C" w:rsidRPr="0066693B" w:rsidRDefault="0064308C" w:rsidP="00C36BE9">
            <w:pPr>
              <w:spacing w:before="60" w:after="60" w:line="271" w:lineRule="auto"/>
              <w:ind w:firstLine="743"/>
              <w:jc w:val="both"/>
              <w:rPr>
                <w:color w:val="000000" w:themeColor="text1"/>
                <w:sz w:val="22"/>
                <w:szCs w:val="22"/>
                <w:u w:val="single"/>
              </w:rPr>
            </w:pPr>
            <w:r w:rsidRPr="0066693B">
              <w:rPr>
                <w:color w:val="000000" w:themeColor="text1"/>
                <w:sz w:val="22"/>
                <w:szCs w:val="22"/>
                <w:u w:val="single"/>
              </w:rPr>
              <w:t>Грузовые суда (строительные грузы):</w:t>
            </w:r>
          </w:p>
          <w:p w14:paraId="19E984A6" w14:textId="77777777" w:rsidR="0064308C" w:rsidRPr="0066693B" w:rsidRDefault="0064308C" w:rsidP="00C36BE9">
            <w:pPr>
              <w:pStyle w:val="a4"/>
              <w:numPr>
                <w:ilvl w:val="0"/>
                <w:numId w:val="17"/>
              </w:numPr>
              <w:spacing w:before="60" w:after="60" w:line="271" w:lineRule="auto"/>
              <w:ind w:left="1168" w:hanging="283"/>
              <w:contextualSpacing w:val="0"/>
              <w:jc w:val="both"/>
              <w:rPr>
                <w:sz w:val="22"/>
                <w:szCs w:val="22"/>
              </w:rPr>
            </w:pPr>
            <w:r w:rsidRPr="0066693B">
              <w:rPr>
                <w:sz w:val="22"/>
                <w:szCs w:val="22"/>
              </w:rPr>
              <w:t>Судно СОА-23 (причал № 1,2)</w:t>
            </w:r>
          </w:p>
          <w:p w14:paraId="2E92889B"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Дедвейт 23 000 тонн;</w:t>
            </w:r>
          </w:p>
          <w:p w14:paraId="468F73E8"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173,55 м;</w:t>
            </w:r>
          </w:p>
          <w:p w14:paraId="085E5DB5"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24,5 м;</w:t>
            </w:r>
          </w:p>
          <w:p w14:paraId="273D94BD"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11,35 м</w:t>
            </w:r>
          </w:p>
          <w:p w14:paraId="007FE20B" w14:textId="77777777" w:rsidR="0064308C" w:rsidRPr="0066693B" w:rsidRDefault="0064308C" w:rsidP="00C36BE9">
            <w:pPr>
              <w:pStyle w:val="a4"/>
              <w:numPr>
                <w:ilvl w:val="0"/>
                <w:numId w:val="17"/>
              </w:numPr>
              <w:spacing w:before="60" w:after="60" w:line="271" w:lineRule="auto"/>
              <w:ind w:left="1168" w:hanging="283"/>
              <w:contextualSpacing w:val="0"/>
              <w:jc w:val="both"/>
              <w:rPr>
                <w:sz w:val="22"/>
                <w:szCs w:val="22"/>
              </w:rPr>
            </w:pPr>
            <w:r w:rsidRPr="0066693B">
              <w:rPr>
                <w:sz w:val="22"/>
                <w:szCs w:val="22"/>
              </w:rPr>
              <w:t>Судно СОА-7</w:t>
            </w:r>
          </w:p>
          <w:p w14:paraId="450F6922"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Дедвейт 7075 тонн;</w:t>
            </w:r>
          </w:p>
          <w:p w14:paraId="7B410C79"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 131,6 м;</w:t>
            </w:r>
          </w:p>
          <w:p w14:paraId="0988826F"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19,3 м;</w:t>
            </w:r>
          </w:p>
          <w:p w14:paraId="55009532"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7,0 м.</w:t>
            </w:r>
          </w:p>
          <w:p w14:paraId="126873D6" w14:textId="77777777" w:rsidR="0064308C" w:rsidRPr="0066693B" w:rsidRDefault="0064308C" w:rsidP="00C36BE9">
            <w:pPr>
              <w:spacing w:before="60" w:after="60" w:line="271" w:lineRule="auto"/>
              <w:ind w:firstLine="743"/>
              <w:jc w:val="both"/>
              <w:rPr>
                <w:color w:val="000000" w:themeColor="text1"/>
                <w:sz w:val="22"/>
                <w:szCs w:val="22"/>
                <w:u w:val="single"/>
              </w:rPr>
            </w:pPr>
            <w:r w:rsidRPr="0066693B">
              <w:rPr>
                <w:color w:val="000000" w:themeColor="text1"/>
                <w:sz w:val="22"/>
                <w:szCs w:val="22"/>
                <w:u w:val="single"/>
              </w:rPr>
              <w:t>Суда портового флота:</w:t>
            </w:r>
          </w:p>
          <w:p w14:paraId="4C3095F5" w14:textId="77777777" w:rsidR="0064308C" w:rsidRPr="0066693B" w:rsidRDefault="0064308C" w:rsidP="00C36BE9">
            <w:pPr>
              <w:pStyle w:val="a4"/>
              <w:numPr>
                <w:ilvl w:val="0"/>
                <w:numId w:val="17"/>
              </w:numPr>
              <w:spacing w:before="60" w:after="60" w:line="271" w:lineRule="auto"/>
              <w:ind w:left="1168" w:hanging="283"/>
              <w:contextualSpacing w:val="0"/>
              <w:jc w:val="both"/>
              <w:rPr>
                <w:sz w:val="22"/>
                <w:szCs w:val="22"/>
              </w:rPr>
            </w:pPr>
            <w:r w:rsidRPr="0066693B">
              <w:rPr>
                <w:sz w:val="22"/>
                <w:szCs w:val="22"/>
              </w:rPr>
              <w:t>Буксир-кантовщик (типа "ПУР")</w:t>
            </w:r>
          </w:p>
          <w:p w14:paraId="7EF5C133"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Дедвейт 130 тонн;</w:t>
            </w:r>
          </w:p>
          <w:p w14:paraId="3501C2A1"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30,9 м;</w:t>
            </w:r>
          </w:p>
          <w:p w14:paraId="1F947321"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11,2 м;</w:t>
            </w:r>
          </w:p>
          <w:p w14:paraId="1D118E42"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4,03 м</w:t>
            </w:r>
          </w:p>
          <w:p w14:paraId="458B4894" w14:textId="77777777" w:rsidR="0064308C" w:rsidRPr="0066693B" w:rsidRDefault="0064308C" w:rsidP="00C36BE9">
            <w:pPr>
              <w:pStyle w:val="a4"/>
              <w:numPr>
                <w:ilvl w:val="0"/>
                <w:numId w:val="18"/>
              </w:numPr>
              <w:spacing w:before="60" w:after="60" w:line="271" w:lineRule="auto"/>
              <w:ind w:left="1168" w:hanging="283"/>
              <w:contextualSpacing w:val="0"/>
              <w:jc w:val="both"/>
              <w:rPr>
                <w:sz w:val="22"/>
                <w:szCs w:val="22"/>
              </w:rPr>
            </w:pPr>
            <w:r w:rsidRPr="0066693B">
              <w:rPr>
                <w:sz w:val="22"/>
                <w:szCs w:val="22"/>
              </w:rPr>
              <w:t>Буксир-кантовщик (типа "Юрибей ")</w:t>
            </w:r>
          </w:p>
          <w:p w14:paraId="0B6C1E00"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Дедвейт 260 тонн;</w:t>
            </w:r>
          </w:p>
          <w:p w14:paraId="4DC79D5F"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39,5 м;</w:t>
            </w:r>
          </w:p>
          <w:p w14:paraId="7DED2844"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14,0 м;</w:t>
            </w:r>
          </w:p>
          <w:p w14:paraId="0E2EA1FB"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7,1 м</w:t>
            </w:r>
          </w:p>
          <w:p w14:paraId="2E08D59A" w14:textId="77777777" w:rsidR="0064308C" w:rsidRPr="0066693B" w:rsidRDefault="0064308C" w:rsidP="00C36BE9">
            <w:pPr>
              <w:pStyle w:val="a4"/>
              <w:numPr>
                <w:ilvl w:val="0"/>
                <w:numId w:val="18"/>
              </w:numPr>
              <w:spacing w:before="60" w:after="60" w:line="271" w:lineRule="auto"/>
              <w:ind w:left="1168" w:hanging="283"/>
              <w:contextualSpacing w:val="0"/>
              <w:jc w:val="both"/>
              <w:rPr>
                <w:sz w:val="22"/>
                <w:szCs w:val="22"/>
              </w:rPr>
            </w:pPr>
            <w:r w:rsidRPr="0066693B">
              <w:rPr>
                <w:sz w:val="22"/>
                <w:szCs w:val="22"/>
              </w:rPr>
              <w:t>Буксир-кантовщик «Волчок»</w:t>
            </w:r>
          </w:p>
          <w:p w14:paraId="23F7505C"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Дедвейт 50 тонн;</w:t>
            </w:r>
          </w:p>
          <w:p w14:paraId="61D2A3F9"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20,4 м;</w:t>
            </w:r>
          </w:p>
          <w:p w14:paraId="68E97D64"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8,5 м;</w:t>
            </w:r>
          </w:p>
          <w:p w14:paraId="607C61C8"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2,9 м</w:t>
            </w:r>
          </w:p>
          <w:p w14:paraId="1EC02A8C" w14:textId="77777777" w:rsidR="0064308C" w:rsidRPr="0066693B" w:rsidRDefault="0064308C" w:rsidP="00C36BE9">
            <w:pPr>
              <w:pStyle w:val="a4"/>
              <w:numPr>
                <w:ilvl w:val="0"/>
                <w:numId w:val="18"/>
              </w:numPr>
              <w:spacing w:before="60" w:after="60" w:line="271" w:lineRule="auto"/>
              <w:ind w:left="1168" w:hanging="283"/>
              <w:contextualSpacing w:val="0"/>
              <w:jc w:val="both"/>
              <w:rPr>
                <w:sz w:val="22"/>
                <w:szCs w:val="22"/>
              </w:rPr>
            </w:pPr>
            <w:r w:rsidRPr="0066693B">
              <w:rPr>
                <w:sz w:val="22"/>
                <w:szCs w:val="22"/>
              </w:rPr>
              <w:t>Ледокол (проект "</w:t>
            </w:r>
            <w:proofErr w:type="spellStart"/>
            <w:r w:rsidRPr="0066693B">
              <w:rPr>
                <w:sz w:val="22"/>
                <w:szCs w:val="22"/>
              </w:rPr>
              <w:t>Aker</w:t>
            </w:r>
            <w:proofErr w:type="spellEnd"/>
            <w:r w:rsidRPr="0066693B">
              <w:rPr>
                <w:sz w:val="22"/>
                <w:szCs w:val="22"/>
              </w:rPr>
              <w:t xml:space="preserve"> ARC 124")</w:t>
            </w:r>
          </w:p>
          <w:p w14:paraId="4D2CFE1F"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89,2 м;</w:t>
            </w:r>
          </w:p>
          <w:p w14:paraId="521DCD1E"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19,9 м;</w:t>
            </w:r>
          </w:p>
          <w:p w14:paraId="5C52DA47"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7,5 м</w:t>
            </w:r>
          </w:p>
          <w:p w14:paraId="718CC296" w14:textId="77777777" w:rsidR="0064308C" w:rsidRPr="0066693B" w:rsidRDefault="0064308C" w:rsidP="00C36BE9">
            <w:pPr>
              <w:pStyle w:val="a4"/>
              <w:numPr>
                <w:ilvl w:val="0"/>
                <w:numId w:val="18"/>
              </w:numPr>
              <w:spacing w:before="60" w:after="60" w:line="271" w:lineRule="auto"/>
              <w:ind w:left="1168" w:hanging="283"/>
              <w:contextualSpacing w:val="0"/>
              <w:jc w:val="both"/>
              <w:rPr>
                <w:sz w:val="22"/>
                <w:szCs w:val="22"/>
              </w:rPr>
            </w:pPr>
            <w:proofErr w:type="spellStart"/>
            <w:r w:rsidRPr="0066693B">
              <w:rPr>
                <w:sz w:val="22"/>
                <w:szCs w:val="22"/>
              </w:rPr>
              <w:t>Нефтемусоросборщик</w:t>
            </w:r>
            <w:proofErr w:type="spellEnd"/>
            <w:r w:rsidRPr="0066693B">
              <w:rPr>
                <w:sz w:val="22"/>
                <w:szCs w:val="22"/>
              </w:rPr>
              <w:t xml:space="preserve"> (проект 21460)</w:t>
            </w:r>
          </w:p>
          <w:p w14:paraId="4011EACE"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Длина судна 41,2 м;</w:t>
            </w:r>
          </w:p>
          <w:p w14:paraId="0A69B37C" w14:textId="77777777" w:rsidR="0064308C"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Ширина судна – 9,0 м;</w:t>
            </w:r>
          </w:p>
          <w:p w14:paraId="14175CF0" w14:textId="77777777" w:rsidR="00656968" w:rsidRPr="0066693B" w:rsidRDefault="0064308C" w:rsidP="00C36BE9">
            <w:pPr>
              <w:pStyle w:val="a4"/>
              <w:numPr>
                <w:ilvl w:val="0"/>
                <w:numId w:val="19"/>
              </w:numPr>
              <w:spacing w:before="60" w:after="60" w:line="271" w:lineRule="auto"/>
              <w:ind w:left="1310" w:hanging="284"/>
              <w:jc w:val="both"/>
              <w:rPr>
                <w:sz w:val="22"/>
                <w:szCs w:val="22"/>
              </w:rPr>
            </w:pPr>
            <w:r w:rsidRPr="0066693B">
              <w:rPr>
                <w:sz w:val="22"/>
                <w:szCs w:val="22"/>
              </w:rPr>
              <w:t xml:space="preserve">Осадка судна </w:t>
            </w:r>
            <w:proofErr w:type="gramStart"/>
            <w:r w:rsidRPr="0066693B">
              <w:rPr>
                <w:sz w:val="22"/>
                <w:szCs w:val="22"/>
              </w:rPr>
              <w:t>в грузу</w:t>
            </w:r>
            <w:proofErr w:type="gramEnd"/>
            <w:r w:rsidRPr="0066693B">
              <w:rPr>
                <w:sz w:val="22"/>
                <w:szCs w:val="22"/>
              </w:rPr>
              <w:t xml:space="preserve"> – 3,20 м.</w:t>
            </w:r>
          </w:p>
          <w:p w14:paraId="5F552233" w14:textId="77777777" w:rsidR="00656968" w:rsidRPr="0066693B" w:rsidRDefault="00656968" w:rsidP="00C36BE9">
            <w:pPr>
              <w:pStyle w:val="a4"/>
              <w:numPr>
                <w:ilvl w:val="0"/>
                <w:numId w:val="15"/>
              </w:numPr>
              <w:spacing w:before="100" w:after="100" w:line="271" w:lineRule="auto"/>
              <w:ind w:left="680" w:hanging="680"/>
              <w:jc w:val="both"/>
              <w:rPr>
                <w:sz w:val="22"/>
                <w:szCs w:val="22"/>
              </w:rPr>
            </w:pPr>
            <w:r w:rsidRPr="0066693B">
              <w:rPr>
                <w:sz w:val="22"/>
                <w:szCs w:val="22"/>
              </w:rPr>
              <w:lastRenderedPageBreak/>
              <w:t>Параметры расчетных судов могут быть изменены в процессе проектирования.</w:t>
            </w:r>
          </w:p>
        </w:tc>
      </w:tr>
      <w:tr w:rsidR="00CF526F" w:rsidRPr="0066693B" w14:paraId="4CA9B234" w14:textId="77777777" w:rsidTr="00C36BE9">
        <w:tc>
          <w:tcPr>
            <w:tcW w:w="426" w:type="dxa"/>
            <w:gridSpan w:val="2"/>
            <w:shd w:val="clear" w:color="auto" w:fill="auto"/>
          </w:tcPr>
          <w:p w14:paraId="12908D84" w14:textId="77777777" w:rsidR="00CF526F" w:rsidRPr="0066693B" w:rsidRDefault="00CF526F"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4E91BC25" w14:textId="77777777" w:rsidR="00CF526F" w:rsidRPr="0066693B" w:rsidRDefault="00CF526F" w:rsidP="001B5EC5">
            <w:pPr>
              <w:spacing w:before="60" w:after="60" w:line="271" w:lineRule="auto"/>
              <w:jc w:val="center"/>
              <w:rPr>
                <w:sz w:val="22"/>
                <w:szCs w:val="22"/>
              </w:rPr>
            </w:pPr>
            <w:r w:rsidRPr="0066693B">
              <w:rPr>
                <w:sz w:val="22"/>
                <w:szCs w:val="22"/>
              </w:rPr>
              <w:t>Особые условия строительства</w:t>
            </w:r>
          </w:p>
        </w:tc>
        <w:tc>
          <w:tcPr>
            <w:tcW w:w="6662" w:type="dxa"/>
            <w:gridSpan w:val="4"/>
            <w:shd w:val="clear" w:color="auto" w:fill="auto"/>
            <w:vAlign w:val="center"/>
          </w:tcPr>
          <w:p w14:paraId="47EBC450" w14:textId="77777777" w:rsidR="00CF526F" w:rsidRPr="0066693B" w:rsidRDefault="00CF526F" w:rsidP="00C36BE9">
            <w:pPr>
              <w:pStyle w:val="a4"/>
              <w:numPr>
                <w:ilvl w:val="0"/>
                <w:numId w:val="9"/>
              </w:numPr>
              <w:spacing w:before="100" w:after="100" w:line="271" w:lineRule="auto"/>
              <w:ind w:left="680" w:hanging="680"/>
              <w:jc w:val="both"/>
              <w:rPr>
                <w:sz w:val="22"/>
                <w:szCs w:val="22"/>
              </w:rPr>
            </w:pPr>
            <w:r w:rsidRPr="0066693B">
              <w:rPr>
                <w:sz w:val="22"/>
                <w:szCs w:val="22"/>
              </w:rPr>
              <w:t>Природно-климатические и инженерно-геологические условия:</w:t>
            </w:r>
          </w:p>
          <w:p w14:paraId="3AD707FB" w14:textId="77777777" w:rsidR="00CF526F" w:rsidRPr="0066693B" w:rsidRDefault="00CF526F" w:rsidP="00C36BE9">
            <w:pPr>
              <w:pStyle w:val="a4"/>
              <w:numPr>
                <w:ilvl w:val="0"/>
                <w:numId w:val="6"/>
              </w:numPr>
              <w:spacing w:before="100" w:after="100" w:line="271" w:lineRule="auto"/>
              <w:ind w:left="680" w:hanging="340"/>
              <w:jc w:val="both"/>
              <w:rPr>
                <w:sz w:val="22"/>
                <w:szCs w:val="22"/>
              </w:rPr>
            </w:pPr>
            <w:r w:rsidRPr="0066693B">
              <w:rPr>
                <w:sz w:val="22"/>
                <w:szCs w:val="22"/>
              </w:rPr>
              <w:t>Район распространения вечномерзлых (многолетнемерзлых) грунтов;</w:t>
            </w:r>
          </w:p>
          <w:p w14:paraId="6659F6A2" w14:textId="77777777" w:rsidR="00CF526F" w:rsidRPr="0066693B" w:rsidRDefault="00CF526F" w:rsidP="00C36BE9">
            <w:pPr>
              <w:pStyle w:val="a4"/>
              <w:numPr>
                <w:ilvl w:val="0"/>
                <w:numId w:val="6"/>
              </w:numPr>
              <w:spacing w:before="100" w:after="100" w:line="271" w:lineRule="auto"/>
              <w:ind w:left="680" w:hanging="340"/>
              <w:jc w:val="both"/>
              <w:rPr>
                <w:sz w:val="22"/>
                <w:szCs w:val="22"/>
              </w:rPr>
            </w:pPr>
            <w:r w:rsidRPr="0066693B">
              <w:rPr>
                <w:sz w:val="22"/>
                <w:szCs w:val="22"/>
              </w:rPr>
              <w:t>Абсолютная минимальная температура – минус 48,1˚С;</w:t>
            </w:r>
          </w:p>
          <w:p w14:paraId="24578583" w14:textId="77777777" w:rsidR="00CF526F" w:rsidRPr="0066693B" w:rsidRDefault="00CF526F" w:rsidP="00C36BE9">
            <w:pPr>
              <w:pStyle w:val="a4"/>
              <w:numPr>
                <w:ilvl w:val="0"/>
                <w:numId w:val="6"/>
              </w:numPr>
              <w:spacing w:before="100" w:after="100" w:line="271" w:lineRule="auto"/>
              <w:ind w:left="680" w:hanging="340"/>
              <w:jc w:val="both"/>
              <w:rPr>
                <w:sz w:val="22"/>
                <w:szCs w:val="22"/>
              </w:rPr>
            </w:pPr>
            <w:r w:rsidRPr="0066693B">
              <w:rPr>
                <w:sz w:val="22"/>
                <w:szCs w:val="22"/>
              </w:rPr>
              <w:t>Климатический подрайон определить согласно СП 131.13330.2020 «Строительная климатология»;</w:t>
            </w:r>
          </w:p>
        </w:tc>
      </w:tr>
      <w:tr w:rsidR="005B3D82" w:rsidRPr="0066693B" w14:paraId="138C7520" w14:textId="77777777" w:rsidTr="00C36BE9">
        <w:tc>
          <w:tcPr>
            <w:tcW w:w="426" w:type="dxa"/>
            <w:gridSpan w:val="2"/>
            <w:shd w:val="clear" w:color="auto" w:fill="auto"/>
          </w:tcPr>
          <w:p w14:paraId="252656E6" w14:textId="77777777" w:rsidR="005B3D82" w:rsidRPr="0066693B" w:rsidRDefault="005B3D82"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4AE07F82" w14:textId="77777777" w:rsidR="005B3D82" w:rsidRPr="0066693B" w:rsidRDefault="005B3D82" w:rsidP="001B5EC5">
            <w:pPr>
              <w:spacing w:before="60" w:after="60" w:line="271" w:lineRule="auto"/>
              <w:jc w:val="center"/>
              <w:rPr>
                <w:sz w:val="22"/>
                <w:szCs w:val="22"/>
              </w:rPr>
            </w:pPr>
            <w:r w:rsidRPr="0066693B">
              <w:rPr>
                <w:sz w:val="22"/>
                <w:szCs w:val="22"/>
              </w:rPr>
              <w:t>Идентификационные признаки проектируемых зданий и сооружений</w:t>
            </w:r>
          </w:p>
        </w:tc>
        <w:tc>
          <w:tcPr>
            <w:tcW w:w="6662" w:type="dxa"/>
            <w:gridSpan w:val="4"/>
            <w:shd w:val="clear" w:color="auto" w:fill="auto"/>
            <w:vAlign w:val="center"/>
          </w:tcPr>
          <w:p w14:paraId="218882C8"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Назначение:</w:t>
            </w:r>
          </w:p>
          <w:p w14:paraId="0D0E035C" w14:textId="77777777" w:rsidR="00EE2011" w:rsidRPr="0066693B" w:rsidRDefault="00EE2011" w:rsidP="00C36BE9">
            <w:pPr>
              <w:pStyle w:val="a4"/>
              <w:spacing w:before="100" w:after="100" w:line="271" w:lineRule="auto"/>
              <w:ind w:left="680"/>
              <w:jc w:val="both"/>
              <w:rPr>
                <w:sz w:val="22"/>
                <w:szCs w:val="22"/>
              </w:rPr>
            </w:pPr>
            <w:r w:rsidRPr="0066693B">
              <w:rPr>
                <w:sz w:val="22"/>
                <w:szCs w:val="22"/>
              </w:rPr>
              <w:t xml:space="preserve">Нефтяной терминал предназначен для: </w:t>
            </w:r>
          </w:p>
          <w:p w14:paraId="6DA38595"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погрузки нефти на танкеры для дальнейшей транспортировки в порты РФ и иностранных государств;</w:t>
            </w:r>
          </w:p>
          <w:p w14:paraId="3548A8EE"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3F85796B"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7E8FD83B"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Принадлежит к объектам транспортной инфраструктуры. </w:t>
            </w:r>
          </w:p>
          <w:p w14:paraId="6F6751E2"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69BD2E14" w14:textId="77777777" w:rsidR="00EE2011" w:rsidRPr="0066693B" w:rsidRDefault="00EE2011" w:rsidP="00C36BE9">
            <w:pPr>
              <w:pStyle w:val="a4"/>
              <w:spacing w:before="100" w:after="100" w:line="271" w:lineRule="auto"/>
              <w:ind w:left="680"/>
              <w:jc w:val="both"/>
              <w:rPr>
                <w:sz w:val="22"/>
                <w:szCs w:val="22"/>
              </w:rPr>
            </w:pPr>
            <w:r w:rsidRPr="0066693B">
              <w:rPr>
                <w:sz w:val="22"/>
                <w:szCs w:val="22"/>
              </w:rPr>
              <w:t>Для территории, на которой будет осуществляться строительство нефтяного терминала характерно:</w:t>
            </w:r>
          </w:p>
          <w:p w14:paraId="199DB386"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51FCD1A1"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6B02DEEF"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отсутствуют опасные геологические явления и процессы (сейсмическая, и вулканическая активность, обвалы и оползни);</w:t>
            </w:r>
          </w:p>
          <w:p w14:paraId="682F61AB"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7CC2DE38"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5AD40945"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lastRenderedPageBreak/>
              <w:t>Принадлежность к опасным производственным объектам:</w:t>
            </w:r>
          </w:p>
          <w:p w14:paraId="137490E2"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79E6E864"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Пожарная и взрывопожарная опасность:</w:t>
            </w:r>
          </w:p>
          <w:p w14:paraId="2A6E50AC"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65199233"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210AA5D1" w14:textId="77777777" w:rsidR="00EE2011"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Наличие помещений с постоянным пребыванием людей:</w:t>
            </w:r>
          </w:p>
          <w:p w14:paraId="3087FCFF" w14:textId="77777777" w:rsidR="00EE2011" w:rsidRPr="0066693B" w:rsidRDefault="00EE2011" w:rsidP="00C36BE9">
            <w:pPr>
              <w:pStyle w:val="a4"/>
              <w:numPr>
                <w:ilvl w:val="0"/>
                <w:numId w:val="6"/>
              </w:numPr>
              <w:spacing w:before="100" w:after="100" w:line="271" w:lineRule="auto"/>
              <w:ind w:left="680" w:hanging="340"/>
              <w:jc w:val="both"/>
              <w:rPr>
                <w:sz w:val="22"/>
                <w:szCs w:val="22"/>
              </w:rPr>
            </w:pPr>
            <w:r w:rsidRPr="0066693B">
              <w:rPr>
                <w:sz w:val="22"/>
                <w:szCs w:val="22"/>
              </w:rPr>
              <w:t>в зданиях предусматривается постоянное пребывание людей.</w:t>
            </w:r>
          </w:p>
          <w:p w14:paraId="6C0193B5" w14:textId="77777777" w:rsidR="00532DDF" w:rsidRPr="0066693B" w:rsidRDefault="00EE2011" w:rsidP="00C36BE9">
            <w:pPr>
              <w:pStyle w:val="a4"/>
              <w:numPr>
                <w:ilvl w:val="0"/>
                <w:numId w:val="27"/>
              </w:numPr>
              <w:spacing w:before="100" w:after="100" w:line="271" w:lineRule="auto"/>
              <w:ind w:left="680" w:hanging="680"/>
              <w:jc w:val="both"/>
              <w:rPr>
                <w:sz w:val="22"/>
                <w:szCs w:val="22"/>
              </w:rPr>
            </w:pPr>
            <w:r w:rsidRPr="0066693B">
              <w:rPr>
                <w:sz w:val="22"/>
                <w:szCs w:val="22"/>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6E0656" w:rsidRPr="0066693B" w14:paraId="30EDAAFD" w14:textId="77777777" w:rsidTr="00C36BE9">
        <w:tc>
          <w:tcPr>
            <w:tcW w:w="426" w:type="dxa"/>
            <w:gridSpan w:val="2"/>
            <w:shd w:val="clear" w:color="auto" w:fill="auto"/>
          </w:tcPr>
          <w:p w14:paraId="0E761589" w14:textId="77777777" w:rsidR="006E0656" w:rsidRPr="0066693B" w:rsidRDefault="006E0656"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6324D221" w14:textId="77777777" w:rsidR="006E0656" w:rsidRPr="0066693B" w:rsidRDefault="006E0656" w:rsidP="001B5EC5">
            <w:pPr>
              <w:spacing w:before="60" w:after="60" w:line="271" w:lineRule="auto"/>
              <w:jc w:val="center"/>
              <w:rPr>
                <w:sz w:val="22"/>
                <w:szCs w:val="22"/>
              </w:rPr>
            </w:pPr>
            <w:r w:rsidRPr="0066693B">
              <w:rPr>
                <w:sz w:val="22"/>
                <w:szCs w:val="22"/>
              </w:rPr>
              <w:t>Особые требования к ПД</w:t>
            </w:r>
          </w:p>
        </w:tc>
        <w:tc>
          <w:tcPr>
            <w:tcW w:w="6662" w:type="dxa"/>
            <w:gridSpan w:val="4"/>
            <w:shd w:val="clear" w:color="auto" w:fill="auto"/>
            <w:vAlign w:val="center"/>
          </w:tcPr>
          <w:p w14:paraId="169E2005"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4B3F2619"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rsidRPr="0066693B">
              <w:rPr>
                <w:sz w:val="22"/>
                <w:szCs w:val="22"/>
              </w:rPr>
              <w:t>№43-172</w:t>
            </w:r>
            <w:proofErr w:type="gramEnd"/>
            <w:r w:rsidRPr="0066693B">
              <w:rPr>
                <w:sz w:val="22"/>
                <w:szCs w:val="22"/>
              </w:rPr>
              <w:t xml:space="preserve"> от 11.01.2021.</w:t>
            </w:r>
          </w:p>
          <w:p w14:paraId="50A57575"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Не регламентированные настоящим заданием технические решения, применяемые при проектировании объекта, согласовывать с Заказчиком.</w:t>
            </w:r>
          </w:p>
          <w:p w14:paraId="7697E450"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Расчеты технологических процессов выполнять с применением сертифицированных программных продуктов.</w:t>
            </w:r>
          </w:p>
          <w:p w14:paraId="3C1ED6F6"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lastRenderedPageBreak/>
              <w:t>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Учесть необходимость применения малолюдных технологий эксплуатации и автоматизированного управления технологическими и производственными процессами.</w:t>
            </w:r>
          </w:p>
          <w:p w14:paraId="062965A0" w14:textId="77777777" w:rsidR="008C6CDB"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7D2C5ED2" w14:textId="77777777" w:rsidR="006E0656" w:rsidRPr="0066693B" w:rsidRDefault="008C6CDB" w:rsidP="00C36BE9">
            <w:pPr>
              <w:pStyle w:val="a4"/>
              <w:numPr>
                <w:ilvl w:val="0"/>
                <w:numId w:val="28"/>
              </w:numPr>
              <w:spacing w:before="100" w:after="100" w:line="271" w:lineRule="auto"/>
              <w:ind w:left="680" w:hanging="680"/>
              <w:jc w:val="both"/>
              <w:rPr>
                <w:sz w:val="22"/>
                <w:szCs w:val="22"/>
              </w:rPr>
            </w:pPr>
            <w:r w:rsidRPr="0066693B">
              <w:rPr>
                <w:sz w:val="22"/>
                <w:szCs w:val="22"/>
              </w:rPr>
              <w:t>Документацию разработать в соответствии с локальными нормативными требованиями Генерального заказчика.</w:t>
            </w:r>
          </w:p>
          <w:p w14:paraId="2A3EAB3B" w14:textId="77777777" w:rsidR="003B62C4" w:rsidRPr="0066693B" w:rsidRDefault="003B62C4" w:rsidP="00C36BE9">
            <w:pPr>
              <w:pStyle w:val="a4"/>
              <w:numPr>
                <w:ilvl w:val="0"/>
                <w:numId w:val="28"/>
              </w:numPr>
              <w:spacing w:before="100" w:after="100" w:line="271" w:lineRule="auto"/>
              <w:ind w:left="680" w:hanging="680"/>
              <w:jc w:val="both"/>
              <w:rPr>
                <w:sz w:val="22"/>
                <w:szCs w:val="22"/>
              </w:rPr>
            </w:pPr>
            <w:r w:rsidRPr="0066693B">
              <w:rPr>
                <w:sz w:val="22"/>
                <w:szCs w:val="22"/>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413BC389" w14:textId="77777777" w:rsidR="00640B10" w:rsidRPr="0066693B" w:rsidRDefault="00640B10" w:rsidP="00C36BE9">
            <w:pPr>
              <w:pStyle w:val="a4"/>
              <w:numPr>
                <w:ilvl w:val="0"/>
                <w:numId w:val="28"/>
              </w:numPr>
              <w:spacing w:before="100" w:after="100" w:line="271" w:lineRule="auto"/>
              <w:ind w:left="680" w:hanging="680"/>
              <w:jc w:val="both"/>
              <w:rPr>
                <w:sz w:val="22"/>
                <w:szCs w:val="22"/>
              </w:rPr>
            </w:pPr>
            <w:r w:rsidRPr="0066693B">
              <w:rPr>
                <w:sz w:val="22"/>
                <w:szCs w:val="22"/>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2CC93517" w14:textId="77777777" w:rsidR="00640B10" w:rsidRPr="0066693B" w:rsidRDefault="00640B10" w:rsidP="00C36BE9">
            <w:pPr>
              <w:pStyle w:val="a4"/>
              <w:numPr>
                <w:ilvl w:val="0"/>
                <w:numId w:val="28"/>
              </w:numPr>
              <w:spacing w:before="100" w:after="100" w:line="271" w:lineRule="auto"/>
              <w:ind w:left="680" w:hanging="680"/>
              <w:jc w:val="both"/>
              <w:rPr>
                <w:sz w:val="22"/>
                <w:szCs w:val="22"/>
              </w:rPr>
            </w:pPr>
            <w:r w:rsidRPr="0066693B">
              <w:rPr>
                <w:sz w:val="22"/>
                <w:szCs w:val="22"/>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3E06706C" w14:textId="77777777" w:rsidR="00640B10" w:rsidRPr="0066693B" w:rsidRDefault="00640B10" w:rsidP="00C36BE9">
            <w:pPr>
              <w:pStyle w:val="a4"/>
              <w:numPr>
                <w:ilvl w:val="0"/>
                <w:numId w:val="28"/>
              </w:numPr>
              <w:spacing w:before="100" w:after="100" w:line="271" w:lineRule="auto"/>
              <w:ind w:left="680" w:hanging="680"/>
              <w:jc w:val="both"/>
              <w:rPr>
                <w:sz w:val="22"/>
                <w:szCs w:val="22"/>
              </w:rPr>
            </w:pPr>
            <w:r w:rsidRPr="0066693B">
              <w:rPr>
                <w:sz w:val="22"/>
                <w:szCs w:val="22"/>
              </w:rPr>
              <w:t>Предусмотреть использование энергосберегающих, экологически чистых технологий.</w:t>
            </w:r>
          </w:p>
          <w:p w14:paraId="1813BA80" w14:textId="77777777" w:rsidR="00640B10" w:rsidRPr="0066693B" w:rsidRDefault="00640B10" w:rsidP="00C36BE9">
            <w:pPr>
              <w:pStyle w:val="a4"/>
              <w:numPr>
                <w:ilvl w:val="0"/>
                <w:numId w:val="28"/>
              </w:numPr>
              <w:spacing w:before="100" w:after="100" w:line="271" w:lineRule="auto"/>
              <w:ind w:left="680" w:hanging="680"/>
              <w:jc w:val="both"/>
              <w:rPr>
                <w:sz w:val="22"/>
                <w:szCs w:val="22"/>
              </w:rPr>
            </w:pPr>
            <w:r w:rsidRPr="0066693B">
              <w:rPr>
                <w:sz w:val="22"/>
                <w:szCs w:val="22"/>
              </w:rPr>
              <w:t>Применяемое оборудование, конструктивное и материальное исполнение, климатическое исполнение согласовать с Заказчиком.</w:t>
            </w:r>
          </w:p>
          <w:p w14:paraId="47E67D1E" w14:textId="77777777" w:rsidR="00640B10" w:rsidRPr="0066693B" w:rsidRDefault="00640B10" w:rsidP="00C36BE9">
            <w:pPr>
              <w:pStyle w:val="a4"/>
              <w:numPr>
                <w:ilvl w:val="0"/>
                <w:numId w:val="28"/>
              </w:numPr>
              <w:spacing w:before="100" w:after="100" w:line="271" w:lineRule="auto"/>
              <w:ind w:left="680" w:hanging="680"/>
              <w:jc w:val="both"/>
              <w:rPr>
                <w:sz w:val="22"/>
                <w:szCs w:val="22"/>
              </w:rPr>
            </w:pPr>
            <w:r w:rsidRPr="0066693B">
              <w:rPr>
                <w:sz w:val="22"/>
                <w:szCs w:val="22"/>
              </w:rPr>
              <w:t>Устройства для сбора и удаления пролитого груза и загрязненных нефтью вод должны быть предусмотрены в увязке с общим комплексом мероприятий по предотвращению загрязнения акватории [пункт 5.6.10.5 СП 350.1326000.2018].</w:t>
            </w:r>
          </w:p>
          <w:p w14:paraId="705ABFB6" w14:textId="77777777" w:rsidR="003B62C4" w:rsidRPr="0066693B" w:rsidRDefault="003B62C4" w:rsidP="00C36BE9">
            <w:pPr>
              <w:pStyle w:val="a4"/>
              <w:numPr>
                <w:ilvl w:val="0"/>
                <w:numId w:val="28"/>
              </w:numPr>
              <w:spacing w:before="100" w:after="100" w:line="271" w:lineRule="auto"/>
              <w:ind w:left="680" w:hanging="680"/>
              <w:jc w:val="both"/>
              <w:rPr>
                <w:sz w:val="22"/>
                <w:szCs w:val="22"/>
              </w:rPr>
            </w:pPr>
            <w:r w:rsidRPr="0066693B">
              <w:rPr>
                <w:sz w:val="22"/>
                <w:szCs w:val="22"/>
              </w:rPr>
              <w:t>Документацию разработать с учетом:</w:t>
            </w:r>
          </w:p>
          <w:p w14:paraId="6479A4D2" w14:textId="77777777" w:rsidR="003B62C4" w:rsidRPr="0066693B" w:rsidRDefault="003B62C4" w:rsidP="00C36BE9">
            <w:pPr>
              <w:pStyle w:val="a4"/>
              <w:numPr>
                <w:ilvl w:val="0"/>
                <w:numId w:val="6"/>
              </w:numPr>
              <w:spacing w:before="100" w:after="100" w:line="271" w:lineRule="auto"/>
              <w:ind w:left="680" w:hanging="340"/>
              <w:jc w:val="both"/>
              <w:rPr>
                <w:sz w:val="22"/>
                <w:szCs w:val="22"/>
              </w:rPr>
            </w:pPr>
            <w:r w:rsidRPr="0066693B">
              <w:rPr>
                <w:sz w:val="22"/>
                <w:szCs w:val="22"/>
              </w:rPr>
              <w:t>«Градостроительный кодекс РФ» от 29.12.2004г. №190-ФЗ;</w:t>
            </w:r>
          </w:p>
          <w:p w14:paraId="29B5084C" w14:textId="77777777" w:rsidR="003B62C4" w:rsidRPr="0066693B" w:rsidRDefault="003B62C4" w:rsidP="00C36BE9">
            <w:pPr>
              <w:pStyle w:val="a4"/>
              <w:numPr>
                <w:ilvl w:val="0"/>
                <w:numId w:val="6"/>
              </w:numPr>
              <w:spacing w:before="100" w:after="100" w:line="271" w:lineRule="auto"/>
              <w:ind w:left="680" w:hanging="340"/>
              <w:jc w:val="both"/>
              <w:rPr>
                <w:sz w:val="22"/>
                <w:szCs w:val="22"/>
              </w:rPr>
            </w:pPr>
            <w:r w:rsidRPr="0066693B">
              <w:rPr>
                <w:sz w:val="22"/>
                <w:szCs w:val="22"/>
              </w:rPr>
              <w:t>Федеральный закон «О внутренних морских водах, территориальном море и прилежащей зоне Российской Федерации» от 31 июля 1998 г. N 155-ФЗ;</w:t>
            </w:r>
          </w:p>
          <w:p w14:paraId="210C16B1" w14:textId="77777777" w:rsidR="003B62C4" w:rsidRPr="0066693B" w:rsidRDefault="003B62C4" w:rsidP="00C36BE9">
            <w:pPr>
              <w:pStyle w:val="a4"/>
              <w:numPr>
                <w:ilvl w:val="0"/>
                <w:numId w:val="6"/>
              </w:numPr>
              <w:spacing w:before="100" w:after="100" w:line="271" w:lineRule="auto"/>
              <w:ind w:left="680" w:hanging="340"/>
              <w:jc w:val="both"/>
              <w:rPr>
                <w:sz w:val="22"/>
                <w:szCs w:val="22"/>
              </w:rPr>
            </w:pPr>
            <w:r w:rsidRPr="0066693B">
              <w:rPr>
                <w:sz w:val="22"/>
                <w:szCs w:val="22"/>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67CF37ED" w14:textId="77777777" w:rsidR="003B62C4" w:rsidRPr="0066693B" w:rsidRDefault="003B62C4"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ГОСТ Р </w:t>
            </w:r>
            <w:proofErr w:type="gramStart"/>
            <w:r w:rsidRPr="0066693B">
              <w:rPr>
                <w:sz w:val="22"/>
                <w:szCs w:val="22"/>
              </w:rPr>
              <w:t>21.101-2020</w:t>
            </w:r>
            <w:proofErr w:type="gramEnd"/>
            <w:r w:rsidRPr="0066693B">
              <w:rPr>
                <w:sz w:val="22"/>
                <w:szCs w:val="22"/>
              </w:rPr>
              <w:t xml:space="preserve"> «Система проектной документации для строительства. Основные требования к проектной и рабочей документации»;</w:t>
            </w:r>
          </w:p>
          <w:p w14:paraId="13A15EB6" w14:textId="77777777" w:rsidR="003B62C4" w:rsidRPr="0066693B" w:rsidRDefault="003B62C4"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Приказ Минрегион РФ от 30.12.2009г.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w:t>
            </w:r>
            <w:r w:rsidRPr="0066693B">
              <w:rPr>
                <w:sz w:val="22"/>
                <w:szCs w:val="22"/>
              </w:rPr>
              <w:lastRenderedPageBreak/>
              <w:t>влияние на безопасность объектов капитального строительства»;</w:t>
            </w:r>
          </w:p>
          <w:p w14:paraId="30BB16E7" w14:textId="77777777" w:rsidR="00586014" w:rsidRPr="0066693B" w:rsidRDefault="00586014" w:rsidP="00C36BE9">
            <w:pPr>
              <w:pStyle w:val="a4"/>
              <w:numPr>
                <w:ilvl w:val="0"/>
                <w:numId w:val="6"/>
              </w:numPr>
              <w:spacing w:before="100" w:after="100" w:line="271" w:lineRule="auto"/>
              <w:jc w:val="both"/>
              <w:rPr>
                <w:sz w:val="22"/>
                <w:szCs w:val="22"/>
              </w:rPr>
            </w:pPr>
            <w:r w:rsidRPr="0066693B">
              <w:rPr>
                <w:sz w:val="22"/>
                <w:szCs w:val="22"/>
              </w:rPr>
              <w:t>Постановление правительства РФ от 31.12.2020 №2451 «Об утверждении Правил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о признании утратившими силу некоторых актов Правительства Российской Федерации»;</w:t>
            </w:r>
          </w:p>
          <w:p w14:paraId="146A6AE5" w14:textId="77777777" w:rsidR="00586014" w:rsidRPr="0066693B" w:rsidRDefault="00586014" w:rsidP="00C36BE9">
            <w:pPr>
              <w:pStyle w:val="a4"/>
              <w:numPr>
                <w:ilvl w:val="0"/>
                <w:numId w:val="6"/>
              </w:numPr>
              <w:spacing w:before="100" w:after="100" w:line="271" w:lineRule="auto"/>
              <w:jc w:val="both"/>
              <w:rPr>
                <w:sz w:val="22"/>
                <w:szCs w:val="22"/>
              </w:rPr>
            </w:pPr>
            <w:r w:rsidRPr="0066693B">
              <w:rPr>
                <w:sz w:val="22"/>
                <w:szCs w:val="22"/>
              </w:rPr>
              <w:t>Постановление правительства РФ от 30.12.2020 №2366 «Об организации предупреждения и ликвидации разливов нефти и нефтепродуктов на континентальном шельфе Российской Федерации, во внутренних морских водах, в территориальном море и прилежащей зоне Российской Федерации»</w:t>
            </w:r>
            <w:r w:rsidR="00AB3B3F" w:rsidRPr="0066693B">
              <w:rPr>
                <w:sz w:val="22"/>
                <w:szCs w:val="22"/>
              </w:rPr>
              <w:t>;</w:t>
            </w:r>
          </w:p>
          <w:p w14:paraId="519397E6" w14:textId="77777777" w:rsidR="00AB3B3F" w:rsidRPr="0066693B" w:rsidRDefault="00AB3B3F" w:rsidP="00C36BE9">
            <w:pPr>
              <w:pStyle w:val="a4"/>
              <w:numPr>
                <w:ilvl w:val="0"/>
                <w:numId w:val="6"/>
              </w:numPr>
              <w:spacing w:before="100" w:after="100" w:line="271" w:lineRule="auto"/>
              <w:jc w:val="both"/>
              <w:rPr>
                <w:sz w:val="22"/>
                <w:szCs w:val="22"/>
              </w:rPr>
            </w:pPr>
            <w:r w:rsidRPr="0066693B">
              <w:rPr>
                <w:sz w:val="22"/>
                <w:szCs w:val="22"/>
              </w:rPr>
              <w:t>СП 350.1326000.2018 «Нормы технологического проектирования портов»;</w:t>
            </w:r>
          </w:p>
          <w:p w14:paraId="2637420D" w14:textId="77777777" w:rsidR="00640B10" w:rsidRPr="0066693B" w:rsidRDefault="00AB3B3F" w:rsidP="00C36BE9">
            <w:pPr>
              <w:pStyle w:val="a4"/>
              <w:numPr>
                <w:ilvl w:val="0"/>
                <w:numId w:val="6"/>
              </w:numPr>
              <w:spacing w:before="100" w:after="100" w:line="271" w:lineRule="auto"/>
              <w:jc w:val="both"/>
              <w:rPr>
                <w:sz w:val="22"/>
                <w:szCs w:val="22"/>
              </w:rPr>
            </w:pPr>
            <w:r w:rsidRPr="0066693B">
              <w:rPr>
                <w:sz w:val="22"/>
                <w:szCs w:val="22"/>
              </w:rPr>
              <w:t>Постановление правительства РФ от 21.05.2007 №304 «О классификации чрезвычайных ситуаций природного и техногенного харак</w:t>
            </w:r>
            <w:r w:rsidR="00640B10" w:rsidRPr="0066693B">
              <w:rPr>
                <w:sz w:val="22"/>
                <w:szCs w:val="22"/>
              </w:rPr>
              <w:t>тера»</w:t>
            </w:r>
            <w:r w:rsidR="008113CF" w:rsidRPr="0066693B">
              <w:rPr>
                <w:sz w:val="22"/>
                <w:szCs w:val="22"/>
              </w:rPr>
              <w:t>.</w:t>
            </w:r>
          </w:p>
        </w:tc>
      </w:tr>
      <w:tr w:rsidR="009A449D" w:rsidRPr="0066693B" w14:paraId="12DEA2C4" w14:textId="77777777" w:rsidTr="00C36BE9">
        <w:tc>
          <w:tcPr>
            <w:tcW w:w="426" w:type="dxa"/>
            <w:gridSpan w:val="2"/>
            <w:shd w:val="clear" w:color="auto" w:fill="auto"/>
          </w:tcPr>
          <w:p w14:paraId="28C58394" w14:textId="77777777" w:rsidR="009A449D" w:rsidRPr="0066693B" w:rsidRDefault="009A449D"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3C558C2C" w14:textId="77777777" w:rsidR="009A449D" w:rsidRPr="0066693B" w:rsidRDefault="009A449D" w:rsidP="001B5EC5">
            <w:pPr>
              <w:spacing w:before="60" w:after="60" w:line="271" w:lineRule="auto"/>
              <w:jc w:val="center"/>
              <w:rPr>
                <w:sz w:val="22"/>
                <w:szCs w:val="22"/>
              </w:rPr>
            </w:pPr>
            <w:r w:rsidRPr="0066693B">
              <w:rPr>
                <w:sz w:val="22"/>
                <w:szCs w:val="22"/>
              </w:rPr>
              <w:t xml:space="preserve">Состав </w:t>
            </w:r>
            <w:r w:rsidR="003B69B2" w:rsidRPr="0066693B">
              <w:rPr>
                <w:sz w:val="22"/>
                <w:szCs w:val="22"/>
              </w:rPr>
              <w:t>сооружений</w:t>
            </w:r>
          </w:p>
        </w:tc>
        <w:tc>
          <w:tcPr>
            <w:tcW w:w="6662" w:type="dxa"/>
            <w:gridSpan w:val="4"/>
            <w:shd w:val="clear" w:color="auto" w:fill="auto"/>
            <w:vAlign w:val="center"/>
          </w:tcPr>
          <w:p w14:paraId="38EF51CC" w14:textId="77777777" w:rsidR="00582A13" w:rsidRPr="0066693B" w:rsidRDefault="00A9147D" w:rsidP="00C36BE9">
            <w:pPr>
              <w:pStyle w:val="a4"/>
              <w:numPr>
                <w:ilvl w:val="0"/>
                <w:numId w:val="13"/>
              </w:numPr>
              <w:spacing w:before="100" w:after="100" w:line="271" w:lineRule="auto"/>
              <w:ind w:left="680" w:hanging="680"/>
              <w:jc w:val="both"/>
              <w:rPr>
                <w:sz w:val="22"/>
                <w:szCs w:val="22"/>
              </w:rPr>
            </w:pPr>
            <w:r w:rsidRPr="0066693B">
              <w:rPr>
                <w:sz w:val="22"/>
                <w:szCs w:val="22"/>
              </w:rPr>
              <w:t>Ориентировочный состав объектов 2 этапа (уточняется проектом)</w:t>
            </w:r>
            <w:r w:rsidR="00E42536" w:rsidRPr="0066693B">
              <w:rPr>
                <w:sz w:val="22"/>
                <w:szCs w:val="22"/>
              </w:rPr>
              <w:t>:</w:t>
            </w:r>
          </w:p>
          <w:p w14:paraId="5021C278" w14:textId="77777777" w:rsidR="00A9147D" w:rsidRPr="0066693B" w:rsidRDefault="00A9147D" w:rsidP="00C36BE9">
            <w:pPr>
              <w:pStyle w:val="a4"/>
              <w:spacing w:before="100" w:after="100" w:line="271" w:lineRule="auto"/>
              <w:ind w:left="680"/>
              <w:jc w:val="both"/>
              <w:rPr>
                <w:sz w:val="22"/>
                <w:szCs w:val="22"/>
              </w:rPr>
            </w:pPr>
            <w:r w:rsidRPr="0066693B">
              <w:rPr>
                <w:sz w:val="22"/>
                <w:szCs w:val="22"/>
              </w:rPr>
              <w:t>Гидротехнические сооружения:</w:t>
            </w:r>
          </w:p>
          <w:p w14:paraId="3A2E5ABF" w14:textId="77777777" w:rsidR="00582A13" w:rsidRPr="0066693B" w:rsidRDefault="00582A13"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причал </w:t>
            </w:r>
            <w:proofErr w:type="spellStart"/>
            <w:r w:rsidRPr="0066693B">
              <w:rPr>
                <w:sz w:val="22"/>
                <w:szCs w:val="22"/>
              </w:rPr>
              <w:t>портофлота</w:t>
            </w:r>
            <w:proofErr w:type="spellEnd"/>
            <w:r w:rsidRPr="0066693B">
              <w:rPr>
                <w:sz w:val="22"/>
                <w:szCs w:val="22"/>
              </w:rPr>
              <w:t xml:space="preserve"> №6;</w:t>
            </w:r>
          </w:p>
          <w:p w14:paraId="1F5C3378" w14:textId="77777777" w:rsidR="00582A13" w:rsidRPr="0066693B" w:rsidRDefault="00582A13" w:rsidP="00C36BE9">
            <w:pPr>
              <w:pStyle w:val="a4"/>
              <w:numPr>
                <w:ilvl w:val="0"/>
                <w:numId w:val="6"/>
              </w:numPr>
              <w:spacing w:before="100" w:after="100" w:line="271" w:lineRule="auto"/>
              <w:ind w:left="680" w:hanging="340"/>
              <w:jc w:val="both"/>
              <w:rPr>
                <w:sz w:val="22"/>
                <w:szCs w:val="22"/>
              </w:rPr>
            </w:pPr>
            <w:r w:rsidRPr="0066693B">
              <w:rPr>
                <w:sz w:val="22"/>
                <w:szCs w:val="22"/>
              </w:rPr>
              <w:t>нефтеналивной причал №7 с открылком;</w:t>
            </w:r>
          </w:p>
          <w:p w14:paraId="2F2F5385" w14:textId="77777777" w:rsidR="00582A13" w:rsidRPr="0066693B" w:rsidRDefault="00582A13" w:rsidP="00C36BE9">
            <w:pPr>
              <w:pStyle w:val="a4"/>
              <w:numPr>
                <w:ilvl w:val="0"/>
                <w:numId w:val="6"/>
              </w:numPr>
              <w:spacing w:before="100" w:after="100" w:line="271" w:lineRule="auto"/>
              <w:ind w:left="680" w:hanging="340"/>
              <w:jc w:val="both"/>
              <w:rPr>
                <w:sz w:val="22"/>
                <w:szCs w:val="22"/>
              </w:rPr>
            </w:pPr>
            <w:r w:rsidRPr="0066693B">
              <w:rPr>
                <w:sz w:val="22"/>
                <w:szCs w:val="22"/>
              </w:rPr>
              <w:t>нефтеналивные причалы №8 и №10;</w:t>
            </w:r>
          </w:p>
          <w:p w14:paraId="45A3CF63" w14:textId="77777777" w:rsidR="00582A13" w:rsidRPr="0066693B" w:rsidRDefault="00582A13" w:rsidP="00C36BE9">
            <w:pPr>
              <w:pStyle w:val="a4"/>
              <w:numPr>
                <w:ilvl w:val="0"/>
                <w:numId w:val="6"/>
              </w:numPr>
              <w:spacing w:before="100" w:after="100" w:line="271" w:lineRule="auto"/>
              <w:ind w:left="680" w:hanging="340"/>
              <w:jc w:val="both"/>
              <w:rPr>
                <w:sz w:val="22"/>
                <w:szCs w:val="22"/>
              </w:rPr>
            </w:pPr>
            <w:r w:rsidRPr="0066693B">
              <w:rPr>
                <w:sz w:val="22"/>
                <w:szCs w:val="22"/>
              </w:rPr>
              <w:t>нефтеналивной причал №9 с открылком;</w:t>
            </w:r>
          </w:p>
          <w:p w14:paraId="3857DA0A" w14:textId="77777777" w:rsidR="006E64AC" w:rsidRPr="0066693B" w:rsidRDefault="00582A13"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участки берегоукрепления №1, №2,</w:t>
            </w:r>
            <w:r w:rsidRPr="0066693B">
              <w:rPr>
                <w:color w:val="000000" w:themeColor="text1"/>
                <w:sz w:val="22"/>
                <w:szCs w:val="22"/>
              </w:rPr>
              <w:t xml:space="preserve"> №3, №4 и №5</w:t>
            </w:r>
            <w:r w:rsidR="005469B3" w:rsidRPr="0066693B">
              <w:rPr>
                <w:color w:val="000000" w:themeColor="text1"/>
                <w:sz w:val="22"/>
                <w:szCs w:val="22"/>
                <w:lang w:val="en-US"/>
              </w:rPr>
              <w:t>.</w:t>
            </w:r>
          </w:p>
          <w:p w14:paraId="1D5479A4" w14:textId="77777777" w:rsidR="00A9147D" w:rsidRPr="0066693B" w:rsidRDefault="00A9147D" w:rsidP="00C36BE9">
            <w:pPr>
              <w:pStyle w:val="a4"/>
              <w:spacing w:before="100" w:after="100" w:line="271" w:lineRule="auto"/>
              <w:ind w:left="680"/>
              <w:jc w:val="both"/>
              <w:rPr>
                <w:color w:val="000000" w:themeColor="text1"/>
                <w:sz w:val="22"/>
                <w:szCs w:val="22"/>
              </w:rPr>
            </w:pPr>
            <w:r w:rsidRPr="0066693B">
              <w:rPr>
                <w:color w:val="000000" w:themeColor="text1"/>
                <w:sz w:val="22"/>
                <w:szCs w:val="22"/>
              </w:rPr>
              <w:t xml:space="preserve">Береговые </w:t>
            </w:r>
            <w:r w:rsidRPr="0066693B">
              <w:rPr>
                <w:sz w:val="22"/>
                <w:szCs w:val="22"/>
              </w:rPr>
              <w:t>объекты</w:t>
            </w:r>
            <w:r w:rsidRPr="0066693B">
              <w:rPr>
                <w:color w:val="000000" w:themeColor="text1"/>
                <w:sz w:val="22"/>
                <w:szCs w:val="22"/>
              </w:rPr>
              <w:t>:</w:t>
            </w:r>
          </w:p>
          <w:p w14:paraId="4CCB5168" w14:textId="77777777" w:rsidR="00A9147D" w:rsidRPr="0066693B" w:rsidRDefault="00A9147D" w:rsidP="00C36BE9">
            <w:pPr>
              <w:pStyle w:val="a4"/>
              <w:numPr>
                <w:ilvl w:val="0"/>
                <w:numId w:val="6"/>
              </w:numPr>
              <w:spacing w:before="100" w:after="100" w:line="271" w:lineRule="auto"/>
              <w:ind w:left="680" w:hanging="340"/>
              <w:jc w:val="both"/>
              <w:rPr>
                <w:sz w:val="22"/>
                <w:szCs w:val="22"/>
              </w:rPr>
            </w:pPr>
            <w:r w:rsidRPr="0066693B">
              <w:rPr>
                <w:sz w:val="22"/>
                <w:szCs w:val="22"/>
              </w:rPr>
              <w:t>Контрольно-пропускной пункт (КПП);</w:t>
            </w:r>
          </w:p>
          <w:p w14:paraId="2EFEF1E7" w14:textId="77777777" w:rsidR="00A9147D" w:rsidRPr="0066693B" w:rsidRDefault="00A9147D" w:rsidP="00C36BE9">
            <w:pPr>
              <w:pStyle w:val="a4"/>
              <w:numPr>
                <w:ilvl w:val="0"/>
                <w:numId w:val="6"/>
              </w:numPr>
              <w:spacing w:before="100" w:after="100" w:line="271" w:lineRule="auto"/>
              <w:ind w:left="680" w:hanging="340"/>
              <w:jc w:val="both"/>
              <w:rPr>
                <w:sz w:val="22"/>
                <w:szCs w:val="22"/>
              </w:rPr>
            </w:pPr>
            <w:r w:rsidRPr="0066693B">
              <w:rPr>
                <w:sz w:val="22"/>
                <w:szCs w:val="22"/>
              </w:rPr>
              <w:t>Эстакада для осмотра автотранспорта;</w:t>
            </w:r>
          </w:p>
          <w:p w14:paraId="0592ECB5" w14:textId="77777777" w:rsidR="00A9147D" w:rsidRPr="0066693B" w:rsidRDefault="00A9147D" w:rsidP="00C36BE9">
            <w:pPr>
              <w:pStyle w:val="a4"/>
              <w:numPr>
                <w:ilvl w:val="0"/>
                <w:numId w:val="6"/>
              </w:numPr>
              <w:spacing w:before="100" w:after="100" w:line="271" w:lineRule="auto"/>
              <w:ind w:left="680" w:hanging="340"/>
              <w:jc w:val="both"/>
              <w:rPr>
                <w:sz w:val="22"/>
                <w:szCs w:val="22"/>
              </w:rPr>
            </w:pPr>
            <w:proofErr w:type="spellStart"/>
            <w:r w:rsidRPr="0066693B">
              <w:rPr>
                <w:sz w:val="22"/>
                <w:szCs w:val="22"/>
              </w:rPr>
              <w:t>Противотаранное</w:t>
            </w:r>
            <w:proofErr w:type="spellEnd"/>
            <w:r w:rsidRPr="0066693B">
              <w:rPr>
                <w:sz w:val="22"/>
                <w:szCs w:val="22"/>
              </w:rPr>
              <w:t xml:space="preserve"> устройство;</w:t>
            </w:r>
          </w:p>
          <w:p w14:paraId="708FA1A9" w14:textId="77777777" w:rsidR="00A9147D" w:rsidRPr="0066693B" w:rsidRDefault="00A9147D" w:rsidP="00C36BE9">
            <w:pPr>
              <w:pStyle w:val="a4"/>
              <w:numPr>
                <w:ilvl w:val="0"/>
                <w:numId w:val="6"/>
              </w:numPr>
              <w:spacing w:before="100" w:after="100" w:line="271" w:lineRule="auto"/>
              <w:ind w:left="680" w:hanging="340"/>
              <w:jc w:val="both"/>
              <w:rPr>
                <w:sz w:val="22"/>
                <w:szCs w:val="22"/>
              </w:rPr>
            </w:pPr>
            <w:r w:rsidRPr="0066693B">
              <w:rPr>
                <w:sz w:val="22"/>
                <w:szCs w:val="22"/>
              </w:rPr>
              <w:t>Административно-бытовой корпус со столовой;</w:t>
            </w:r>
          </w:p>
          <w:p w14:paraId="5139BC4A" w14:textId="77777777" w:rsidR="00A9147D" w:rsidRPr="0066693B" w:rsidRDefault="00A9147D" w:rsidP="00C36BE9">
            <w:pPr>
              <w:pStyle w:val="a4"/>
              <w:numPr>
                <w:ilvl w:val="0"/>
                <w:numId w:val="6"/>
              </w:numPr>
              <w:spacing w:before="100" w:after="100" w:line="271" w:lineRule="auto"/>
              <w:ind w:left="680" w:hanging="340"/>
              <w:jc w:val="both"/>
              <w:rPr>
                <w:sz w:val="22"/>
                <w:szCs w:val="22"/>
              </w:rPr>
            </w:pPr>
            <w:r w:rsidRPr="0066693B">
              <w:rPr>
                <w:sz w:val="22"/>
                <w:szCs w:val="22"/>
              </w:rPr>
              <w:t>Ремонтно-</w:t>
            </w:r>
            <w:proofErr w:type="spellStart"/>
            <w:r w:rsidRPr="0066693B">
              <w:rPr>
                <w:sz w:val="22"/>
                <w:szCs w:val="22"/>
              </w:rPr>
              <w:t>механческие</w:t>
            </w:r>
            <w:proofErr w:type="spellEnd"/>
            <w:r w:rsidRPr="0066693B">
              <w:rPr>
                <w:sz w:val="22"/>
                <w:szCs w:val="22"/>
              </w:rPr>
              <w:t xml:space="preserve"> мастерские;</w:t>
            </w:r>
          </w:p>
          <w:p w14:paraId="2EF9524D" w14:textId="77777777" w:rsidR="00A9147D" w:rsidRPr="0066693B" w:rsidRDefault="00A9147D" w:rsidP="00C36BE9">
            <w:pPr>
              <w:pStyle w:val="a4"/>
              <w:numPr>
                <w:ilvl w:val="0"/>
                <w:numId w:val="6"/>
              </w:numPr>
              <w:spacing w:before="100" w:after="100" w:line="271" w:lineRule="auto"/>
              <w:ind w:left="680" w:hanging="340"/>
              <w:jc w:val="both"/>
              <w:rPr>
                <w:sz w:val="22"/>
                <w:szCs w:val="22"/>
              </w:rPr>
            </w:pPr>
            <w:r w:rsidRPr="0066693B">
              <w:rPr>
                <w:sz w:val="22"/>
                <w:szCs w:val="22"/>
              </w:rPr>
              <w:t>Распределительная трансформаторная подстанция ("РТП-Терминал");</w:t>
            </w:r>
          </w:p>
          <w:p w14:paraId="2DD731A2" w14:textId="77777777" w:rsidR="00A9147D"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Трансформаторные подстанции </w:t>
            </w:r>
            <w:proofErr w:type="gramStart"/>
            <w:r w:rsidRPr="0066693B">
              <w:rPr>
                <w:sz w:val="22"/>
                <w:szCs w:val="22"/>
              </w:rPr>
              <w:t>№1-8</w:t>
            </w:r>
            <w:proofErr w:type="gramEnd"/>
            <w:r w:rsidRPr="0066693B">
              <w:rPr>
                <w:sz w:val="22"/>
                <w:szCs w:val="22"/>
              </w:rPr>
              <w:t>;</w:t>
            </w:r>
          </w:p>
          <w:p w14:paraId="3397EFA4"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Дизельная электростанция;</w:t>
            </w:r>
          </w:p>
          <w:p w14:paraId="66D12D9C"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Надземные резервуары дизельного топлива V=75 м3;</w:t>
            </w:r>
          </w:p>
          <w:p w14:paraId="01CF9B02"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Резервуар-накопитель производственных стоков;</w:t>
            </w:r>
          </w:p>
          <w:p w14:paraId="147A4D55"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Место установки контейнеров для сбора бытовых отходов;</w:t>
            </w:r>
          </w:p>
          <w:p w14:paraId="32F572CD"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Регулирующий резервуар дождевых стоков V=1000 м3;</w:t>
            </w:r>
          </w:p>
          <w:p w14:paraId="0D41E071"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КНС дождевых стоков </w:t>
            </w:r>
            <w:proofErr w:type="gramStart"/>
            <w:r w:rsidRPr="0066693B">
              <w:rPr>
                <w:sz w:val="22"/>
                <w:szCs w:val="22"/>
              </w:rPr>
              <w:t>№1-4</w:t>
            </w:r>
            <w:proofErr w:type="gramEnd"/>
            <w:r w:rsidRPr="0066693B">
              <w:rPr>
                <w:sz w:val="22"/>
                <w:szCs w:val="22"/>
              </w:rPr>
              <w:t>;</w:t>
            </w:r>
          </w:p>
          <w:p w14:paraId="334C0AD8"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КНС бытовых стоков;</w:t>
            </w:r>
          </w:p>
          <w:p w14:paraId="0748D85D"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Водомерный узел;</w:t>
            </w:r>
          </w:p>
          <w:p w14:paraId="10A11DBD"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Эстакада для инженерных сетей;</w:t>
            </w:r>
          </w:p>
          <w:p w14:paraId="0FFE86BF"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Стоянка автотранспорта;</w:t>
            </w:r>
          </w:p>
          <w:p w14:paraId="328411DF" w14:textId="77777777" w:rsidR="008E1079" w:rsidRPr="0066693B" w:rsidRDefault="008E1079" w:rsidP="00C36BE9">
            <w:pPr>
              <w:pStyle w:val="a4"/>
              <w:numPr>
                <w:ilvl w:val="0"/>
                <w:numId w:val="6"/>
              </w:numPr>
              <w:spacing w:before="100" w:after="100" w:line="271" w:lineRule="auto"/>
              <w:ind w:left="680" w:hanging="340"/>
              <w:jc w:val="both"/>
              <w:rPr>
                <w:sz w:val="22"/>
                <w:szCs w:val="22"/>
              </w:rPr>
            </w:pPr>
            <w:proofErr w:type="spellStart"/>
            <w:r w:rsidRPr="0066693B">
              <w:rPr>
                <w:sz w:val="22"/>
                <w:szCs w:val="22"/>
              </w:rPr>
              <w:t>Подъездая</w:t>
            </w:r>
            <w:proofErr w:type="spellEnd"/>
            <w:r w:rsidRPr="0066693B">
              <w:rPr>
                <w:sz w:val="22"/>
                <w:szCs w:val="22"/>
              </w:rPr>
              <w:t xml:space="preserve"> дорогая (по отдельному проекту);</w:t>
            </w:r>
          </w:p>
          <w:p w14:paraId="0FAE729A"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Площадка обслуживания бонов с каркасно-тентовым сооружением;</w:t>
            </w:r>
          </w:p>
          <w:p w14:paraId="326F4893"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Открытый склад для контейнеров с оборудованием;</w:t>
            </w:r>
          </w:p>
          <w:p w14:paraId="724005F1"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lastRenderedPageBreak/>
              <w:t>Площадка камеры пуска-приема СОД (по отдельному проекту);</w:t>
            </w:r>
          </w:p>
          <w:p w14:paraId="1D30E6E3"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Блок системы измерений количества и качества нефти (СИКН);</w:t>
            </w:r>
          </w:p>
          <w:p w14:paraId="78166183"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Насосная станция откачки нефти;</w:t>
            </w:r>
          </w:p>
          <w:p w14:paraId="0DA7D0A2"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Емкость подземная дренажная неучтенной нефти V=100 м3;</w:t>
            </w:r>
          </w:p>
          <w:p w14:paraId="79FB9C02"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Емкость подземная дренажная учтенной нефти V=100 м3;</w:t>
            </w:r>
          </w:p>
          <w:p w14:paraId="449CEBAB"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Емкость горизонтальная надземная;</w:t>
            </w:r>
          </w:p>
          <w:p w14:paraId="5309CB2C"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Техническое здание для спецоборудования ЛРН и СНО;</w:t>
            </w:r>
          </w:p>
          <w:p w14:paraId="39C43ED6"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Открытая площадка для контейнеров и спецтехники;</w:t>
            </w:r>
          </w:p>
          <w:p w14:paraId="38AB6824"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Здание государственных контрольных органов со </w:t>
            </w:r>
            <w:proofErr w:type="spellStart"/>
            <w:r w:rsidRPr="0066693B">
              <w:rPr>
                <w:sz w:val="22"/>
                <w:szCs w:val="22"/>
              </w:rPr>
              <w:t>спецпроходной</w:t>
            </w:r>
            <w:proofErr w:type="spellEnd"/>
            <w:r w:rsidRPr="0066693B">
              <w:rPr>
                <w:sz w:val="22"/>
                <w:szCs w:val="22"/>
              </w:rPr>
              <w:t>;</w:t>
            </w:r>
          </w:p>
          <w:p w14:paraId="22C70319"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Ограждение;</w:t>
            </w:r>
          </w:p>
          <w:p w14:paraId="47CE9DA3"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Расходный парк хранения дизельного топлива;</w:t>
            </w:r>
          </w:p>
          <w:p w14:paraId="5C8261F6"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Площадка для заправки погрузчиков;</w:t>
            </w:r>
          </w:p>
          <w:p w14:paraId="10F4FBDA"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Производственно-противопожарная насосная станция с водозабором;</w:t>
            </w:r>
          </w:p>
          <w:p w14:paraId="216E99BD"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Блок обогрева с биотуалетом;</w:t>
            </w:r>
          </w:p>
          <w:p w14:paraId="2B0C9C56"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Технологическая площадка стендеров нефтеналивного причала </w:t>
            </w:r>
            <w:proofErr w:type="gramStart"/>
            <w:r w:rsidRPr="0066693B">
              <w:rPr>
                <w:sz w:val="22"/>
                <w:szCs w:val="22"/>
              </w:rPr>
              <w:t>№7-10</w:t>
            </w:r>
            <w:proofErr w:type="gramEnd"/>
            <w:r w:rsidRPr="0066693B">
              <w:rPr>
                <w:sz w:val="22"/>
                <w:szCs w:val="22"/>
              </w:rPr>
              <w:t>;</w:t>
            </w:r>
          </w:p>
          <w:p w14:paraId="1DD65D52"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Технологический трубопровод (к нефтеналивным причалам </w:t>
            </w:r>
            <w:proofErr w:type="gramStart"/>
            <w:r w:rsidRPr="0066693B">
              <w:rPr>
                <w:sz w:val="22"/>
                <w:szCs w:val="22"/>
              </w:rPr>
              <w:t>№7-10</w:t>
            </w:r>
            <w:proofErr w:type="gramEnd"/>
            <w:r w:rsidRPr="0066693B">
              <w:rPr>
                <w:sz w:val="22"/>
                <w:szCs w:val="22"/>
              </w:rPr>
              <w:t>);</w:t>
            </w:r>
          </w:p>
          <w:p w14:paraId="43C6D09B"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Кабина-укрытие причала </w:t>
            </w:r>
            <w:proofErr w:type="gramStart"/>
            <w:r w:rsidRPr="0066693B">
              <w:rPr>
                <w:sz w:val="22"/>
                <w:szCs w:val="22"/>
              </w:rPr>
              <w:t>№7-10</w:t>
            </w:r>
            <w:proofErr w:type="gramEnd"/>
            <w:r w:rsidRPr="0066693B">
              <w:rPr>
                <w:sz w:val="22"/>
                <w:szCs w:val="22"/>
              </w:rPr>
              <w:t>;</w:t>
            </w:r>
          </w:p>
          <w:p w14:paraId="3D3D9E87"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Емкость надземная нефти V=100 м3 (4 шт.);</w:t>
            </w:r>
          </w:p>
          <w:p w14:paraId="7FF7812C"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Комплекс конденсации и рассеивания (2 шт.);</w:t>
            </w:r>
          </w:p>
          <w:p w14:paraId="552376E9"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Нагнетательная установка (4 шт.);</w:t>
            </w:r>
          </w:p>
          <w:p w14:paraId="4C95A149"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Дозаторная (2 шт.);</w:t>
            </w:r>
          </w:p>
          <w:p w14:paraId="235942CA"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Камера САПЗ </w:t>
            </w:r>
            <w:proofErr w:type="gramStart"/>
            <w:r w:rsidRPr="0066693B">
              <w:rPr>
                <w:sz w:val="22"/>
                <w:szCs w:val="22"/>
              </w:rPr>
              <w:t>№1-8</w:t>
            </w:r>
            <w:proofErr w:type="gramEnd"/>
            <w:r w:rsidRPr="0066693B">
              <w:rPr>
                <w:sz w:val="22"/>
                <w:szCs w:val="22"/>
              </w:rPr>
              <w:t>;</w:t>
            </w:r>
          </w:p>
          <w:p w14:paraId="32640DFC"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Пожарная вышка с лафетным стволом </w:t>
            </w:r>
            <w:proofErr w:type="gramStart"/>
            <w:r w:rsidRPr="0066693B">
              <w:rPr>
                <w:sz w:val="22"/>
                <w:szCs w:val="22"/>
              </w:rPr>
              <w:t>№1-8</w:t>
            </w:r>
            <w:proofErr w:type="gramEnd"/>
            <w:r w:rsidRPr="0066693B">
              <w:rPr>
                <w:sz w:val="22"/>
                <w:szCs w:val="22"/>
              </w:rPr>
              <w:t>;</w:t>
            </w:r>
          </w:p>
          <w:p w14:paraId="437944C7"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Гребенка для подключения мобильных средств для подачи воды </w:t>
            </w:r>
            <w:proofErr w:type="gramStart"/>
            <w:r w:rsidRPr="0066693B">
              <w:rPr>
                <w:sz w:val="22"/>
                <w:szCs w:val="22"/>
              </w:rPr>
              <w:t>№1-8</w:t>
            </w:r>
            <w:proofErr w:type="gramEnd"/>
            <w:r w:rsidRPr="0066693B">
              <w:rPr>
                <w:sz w:val="22"/>
                <w:szCs w:val="22"/>
              </w:rPr>
              <w:t>;</w:t>
            </w:r>
          </w:p>
          <w:p w14:paraId="1E506408" w14:textId="77777777" w:rsidR="008E1079" w:rsidRPr="0066693B" w:rsidRDefault="008E1079"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Гребенка для подключения мобильных средств для подачи раствора пенообразователя </w:t>
            </w:r>
            <w:proofErr w:type="gramStart"/>
            <w:r w:rsidRPr="0066693B">
              <w:rPr>
                <w:sz w:val="22"/>
                <w:szCs w:val="22"/>
              </w:rPr>
              <w:t>№1-8</w:t>
            </w:r>
            <w:proofErr w:type="gramEnd"/>
            <w:r w:rsidRPr="0066693B">
              <w:rPr>
                <w:sz w:val="22"/>
                <w:szCs w:val="22"/>
              </w:rPr>
              <w:t>;</w:t>
            </w:r>
          </w:p>
          <w:p w14:paraId="0D1A434D" w14:textId="77777777" w:rsidR="005469B3" w:rsidRPr="0066693B" w:rsidRDefault="005469B3" w:rsidP="00C36BE9">
            <w:pPr>
              <w:pStyle w:val="a4"/>
              <w:numPr>
                <w:ilvl w:val="0"/>
                <w:numId w:val="6"/>
              </w:numPr>
              <w:spacing w:before="100" w:after="100" w:line="271" w:lineRule="auto"/>
              <w:ind w:left="680" w:hanging="340"/>
              <w:jc w:val="both"/>
              <w:rPr>
                <w:sz w:val="22"/>
                <w:szCs w:val="22"/>
              </w:rPr>
            </w:pPr>
            <w:r w:rsidRPr="0066693B">
              <w:rPr>
                <w:sz w:val="22"/>
                <w:szCs w:val="22"/>
              </w:rPr>
              <w:t>Акватория порта;</w:t>
            </w:r>
          </w:p>
          <w:p w14:paraId="4394A3E2" w14:textId="77777777" w:rsidR="005469B3" w:rsidRPr="0066693B" w:rsidRDefault="005469B3" w:rsidP="00C36BE9">
            <w:pPr>
              <w:pStyle w:val="a4"/>
              <w:numPr>
                <w:ilvl w:val="0"/>
                <w:numId w:val="6"/>
              </w:numPr>
              <w:spacing w:before="100" w:after="100" w:line="271" w:lineRule="auto"/>
              <w:ind w:left="680" w:hanging="340"/>
              <w:jc w:val="both"/>
              <w:rPr>
                <w:sz w:val="22"/>
                <w:szCs w:val="22"/>
              </w:rPr>
            </w:pPr>
            <w:r w:rsidRPr="0066693B">
              <w:rPr>
                <w:sz w:val="22"/>
                <w:szCs w:val="22"/>
              </w:rPr>
              <w:t xml:space="preserve">СНЗ </w:t>
            </w:r>
            <w:proofErr w:type="gramStart"/>
            <w:r w:rsidRPr="0066693B">
              <w:rPr>
                <w:sz w:val="22"/>
                <w:szCs w:val="22"/>
              </w:rPr>
              <w:t>№1-2</w:t>
            </w:r>
            <w:proofErr w:type="gramEnd"/>
            <w:r w:rsidRPr="0066693B">
              <w:rPr>
                <w:sz w:val="22"/>
                <w:szCs w:val="22"/>
              </w:rPr>
              <w:t>;</w:t>
            </w:r>
          </w:p>
          <w:p w14:paraId="385FF6CF" w14:textId="77777777" w:rsidR="005469B3" w:rsidRPr="0066693B" w:rsidRDefault="005469B3"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Модуль "Часовой у трапа</w:t>
            </w:r>
            <w:r w:rsidRPr="0066693B">
              <w:rPr>
                <w:color w:val="000000" w:themeColor="text1"/>
                <w:sz w:val="22"/>
                <w:szCs w:val="22"/>
              </w:rPr>
              <w:t xml:space="preserve">" </w:t>
            </w:r>
            <w:proofErr w:type="gramStart"/>
            <w:r w:rsidRPr="0066693B">
              <w:rPr>
                <w:color w:val="000000" w:themeColor="text1"/>
                <w:sz w:val="22"/>
                <w:szCs w:val="22"/>
              </w:rPr>
              <w:t>№1-4</w:t>
            </w:r>
            <w:proofErr w:type="gramEnd"/>
            <w:r w:rsidRPr="0066693B">
              <w:rPr>
                <w:color w:val="000000" w:themeColor="text1"/>
                <w:sz w:val="22"/>
                <w:szCs w:val="22"/>
                <w:lang w:val="en-US"/>
              </w:rPr>
              <w:t>.</w:t>
            </w:r>
          </w:p>
          <w:p w14:paraId="548C37A4" w14:textId="77777777" w:rsidR="005469B3" w:rsidRPr="0066693B" w:rsidRDefault="005469B3" w:rsidP="00C36BE9">
            <w:pPr>
              <w:pStyle w:val="a4"/>
              <w:numPr>
                <w:ilvl w:val="0"/>
                <w:numId w:val="13"/>
              </w:numPr>
              <w:spacing w:before="100" w:after="100" w:line="271" w:lineRule="auto"/>
              <w:ind w:left="680" w:hanging="680"/>
              <w:jc w:val="both"/>
              <w:rPr>
                <w:sz w:val="22"/>
                <w:szCs w:val="22"/>
              </w:rPr>
            </w:pPr>
            <w:r w:rsidRPr="0066693B">
              <w:rPr>
                <w:sz w:val="22"/>
                <w:szCs w:val="22"/>
              </w:rPr>
              <w:t>Ориентировочный состав объектов 3 этапа (уточняется проектом):</w:t>
            </w:r>
          </w:p>
          <w:p w14:paraId="223F839E" w14:textId="77777777" w:rsidR="005469B3" w:rsidRPr="0066693B" w:rsidRDefault="005469B3" w:rsidP="00C36BE9">
            <w:pPr>
              <w:pStyle w:val="a4"/>
              <w:spacing w:before="100" w:after="100" w:line="271" w:lineRule="auto"/>
              <w:ind w:left="680"/>
              <w:jc w:val="both"/>
              <w:rPr>
                <w:sz w:val="22"/>
                <w:szCs w:val="22"/>
              </w:rPr>
            </w:pPr>
            <w:r w:rsidRPr="0066693B">
              <w:rPr>
                <w:sz w:val="22"/>
                <w:szCs w:val="22"/>
              </w:rPr>
              <w:t>Гидротехнические сооружения:</w:t>
            </w:r>
          </w:p>
          <w:p w14:paraId="79A91398" w14:textId="77777777" w:rsidR="005469B3" w:rsidRPr="0066693B" w:rsidRDefault="005469B3" w:rsidP="00C36BE9">
            <w:pPr>
              <w:pStyle w:val="a4"/>
              <w:numPr>
                <w:ilvl w:val="0"/>
                <w:numId w:val="6"/>
              </w:numPr>
              <w:spacing w:before="100" w:after="100" w:line="271" w:lineRule="auto"/>
              <w:ind w:left="680" w:hanging="340"/>
              <w:jc w:val="both"/>
              <w:rPr>
                <w:sz w:val="22"/>
                <w:szCs w:val="22"/>
              </w:rPr>
            </w:pPr>
            <w:r w:rsidRPr="0066693B">
              <w:rPr>
                <w:sz w:val="22"/>
                <w:szCs w:val="22"/>
              </w:rPr>
              <w:t>нефтеналивной причал №11;</w:t>
            </w:r>
          </w:p>
          <w:p w14:paraId="6661AE32" w14:textId="77777777" w:rsidR="005469B3" w:rsidRPr="0066693B" w:rsidRDefault="005469B3"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нефтеналивной причал №12</w:t>
            </w:r>
            <w:r w:rsidRPr="0066693B">
              <w:rPr>
                <w:sz w:val="22"/>
                <w:szCs w:val="22"/>
                <w:lang w:val="en-US"/>
              </w:rPr>
              <w:t>.</w:t>
            </w:r>
          </w:p>
          <w:p w14:paraId="4C64974B" w14:textId="77777777" w:rsidR="005469B3" w:rsidRPr="0066693B" w:rsidRDefault="005469B3" w:rsidP="00C36BE9">
            <w:pPr>
              <w:pStyle w:val="a4"/>
              <w:spacing w:before="100" w:after="100" w:line="271" w:lineRule="auto"/>
              <w:ind w:left="680"/>
              <w:jc w:val="both"/>
              <w:rPr>
                <w:color w:val="000000" w:themeColor="text1"/>
                <w:sz w:val="22"/>
                <w:szCs w:val="22"/>
              </w:rPr>
            </w:pPr>
            <w:r w:rsidRPr="0066693B">
              <w:rPr>
                <w:color w:val="000000" w:themeColor="text1"/>
                <w:sz w:val="22"/>
                <w:szCs w:val="22"/>
              </w:rPr>
              <w:t xml:space="preserve">Береговые </w:t>
            </w:r>
            <w:r w:rsidRPr="0066693B">
              <w:rPr>
                <w:sz w:val="22"/>
                <w:szCs w:val="22"/>
              </w:rPr>
              <w:t>объекты</w:t>
            </w:r>
            <w:r w:rsidRPr="0066693B">
              <w:rPr>
                <w:color w:val="000000" w:themeColor="text1"/>
                <w:sz w:val="22"/>
                <w:szCs w:val="22"/>
              </w:rPr>
              <w:t>:</w:t>
            </w:r>
          </w:p>
          <w:p w14:paraId="4A0CFE00" w14:textId="77777777" w:rsidR="005469B3" w:rsidRPr="0066693B" w:rsidRDefault="005469B3" w:rsidP="00C36BE9">
            <w:pPr>
              <w:pStyle w:val="a4"/>
              <w:numPr>
                <w:ilvl w:val="0"/>
                <w:numId w:val="6"/>
              </w:numPr>
              <w:spacing w:before="100" w:after="100" w:line="271" w:lineRule="auto"/>
              <w:ind w:left="680" w:hanging="340"/>
              <w:jc w:val="both"/>
              <w:rPr>
                <w:sz w:val="22"/>
                <w:szCs w:val="22"/>
              </w:rPr>
            </w:pPr>
            <w:r w:rsidRPr="0066693B">
              <w:rPr>
                <w:sz w:val="22"/>
                <w:szCs w:val="22"/>
              </w:rPr>
              <w:t xml:space="preserve">Технологический трубопровод (к нефтеналивным причалам </w:t>
            </w:r>
            <w:proofErr w:type="gramStart"/>
            <w:r w:rsidRPr="0066693B">
              <w:rPr>
                <w:sz w:val="22"/>
                <w:szCs w:val="22"/>
              </w:rPr>
              <w:t>№11-12</w:t>
            </w:r>
            <w:proofErr w:type="gramEnd"/>
            <w:r w:rsidRPr="0066693B">
              <w:rPr>
                <w:sz w:val="22"/>
                <w:szCs w:val="22"/>
              </w:rPr>
              <w:t>);</w:t>
            </w:r>
          </w:p>
          <w:p w14:paraId="6F791319" w14:textId="77777777" w:rsidR="005469B3" w:rsidRPr="0066693B" w:rsidRDefault="005469B3"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Акватория порта.</w:t>
            </w:r>
          </w:p>
        </w:tc>
      </w:tr>
      <w:tr w:rsidR="00607C28" w:rsidRPr="0066693B" w14:paraId="5E680ACC" w14:textId="77777777" w:rsidTr="00C36BE9">
        <w:tc>
          <w:tcPr>
            <w:tcW w:w="426" w:type="dxa"/>
            <w:gridSpan w:val="2"/>
            <w:shd w:val="clear" w:color="auto" w:fill="auto"/>
          </w:tcPr>
          <w:p w14:paraId="0216F646" w14:textId="77777777" w:rsidR="00607C28" w:rsidRPr="0066693B" w:rsidRDefault="00607C28"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45F29054" w14:textId="77777777" w:rsidR="00607C28" w:rsidRPr="0066693B" w:rsidRDefault="00607C28" w:rsidP="001B5EC5">
            <w:pPr>
              <w:spacing w:before="60" w:after="60" w:line="271" w:lineRule="auto"/>
              <w:jc w:val="center"/>
              <w:rPr>
                <w:sz w:val="22"/>
                <w:szCs w:val="22"/>
              </w:rPr>
            </w:pPr>
            <w:r w:rsidRPr="0066693B">
              <w:rPr>
                <w:sz w:val="22"/>
                <w:szCs w:val="22"/>
              </w:rPr>
              <w:t>Состав и объем работ</w:t>
            </w:r>
          </w:p>
        </w:tc>
        <w:tc>
          <w:tcPr>
            <w:tcW w:w="6662" w:type="dxa"/>
            <w:gridSpan w:val="4"/>
            <w:shd w:val="clear" w:color="auto" w:fill="auto"/>
            <w:vAlign w:val="center"/>
          </w:tcPr>
          <w:p w14:paraId="0597C981" w14:textId="77777777" w:rsidR="00607C28" w:rsidRPr="0066693B" w:rsidRDefault="009765E7" w:rsidP="00C36BE9">
            <w:pPr>
              <w:pStyle w:val="a4"/>
              <w:numPr>
                <w:ilvl w:val="0"/>
                <w:numId w:val="29"/>
              </w:numPr>
              <w:spacing w:before="100" w:after="100" w:line="271" w:lineRule="auto"/>
              <w:ind w:left="680" w:hanging="680"/>
              <w:jc w:val="both"/>
              <w:rPr>
                <w:sz w:val="22"/>
                <w:szCs w:val="22"/>
              </w:rPr>
            </w:pPr>
            <w:r w:rsidRPr="0066693B">
              <w:rPr>
                <w:sz w:val="22"/>
                <w:szCs w:val="22"/>
              </w:rPr>
              <w:t>Работы выполняются в следующем составе:</w:t>
            </w:r>
          </w:p>
          <w:p w14:paraId="2B19FBF5" w14:textId="77777777" w:rsidR="009765E7" w:rsidRPr="0066693B" w:rsidRDefault="009765E7" w:rsidP="00C36BE9">
            <w:pPr>
              <w:pStyle w:val="a4"/>
              <w:numPr>
                <w:ilvl w:val="0"/>
                <w:numId w:val="6"/>
              </w:numPr>
              <w:spacing w:before="100" w:after="100" w:line="271" w:lineRule="auto"/>
              <w:ind w:left="680" w:hanging="340"/>
              <w:jc w:val="both"/>
              <w:rPr>
                <w:sz w:val="22"/>
                <w:szCs w:val="22"/>
              </w:rPr>
            </w:pPr>
            <w:r w:rsidRPr="0066693B">
              <w:rPr>
                <w:sz w:val="22"/>
                <w:szCs w:val="22"/>
              </w:rPr>
              <w:t>«Мероприятия к плану ликвидации аварийных р</w:t>
            </w:r>
            <w:r w:rsidR="00640B10" w:rsidRPr="0066693B">
              <w:rPr>
                <w:sz w:val="22"/>
                <w:szCs w:val="22"/>
              </w:rPr>
              <w:t>а</w:t>
            </w:r>
            <w:r w:rsidRPr="0066693B">
              <w:rPr>
                <w:sz w:val="22"/>
                <w:szCs w:val="22"/>
              </w:rPr>
              <w:t>зливов нефти и нефтепродуктов на акватории морского порта»</w:t>
            </w:r>
          </w:p>
          <w:p w14:paraId="1EE3B249" w14:textId="77777777" w:rsidR="009765E7" w:rsidRPr="0066693B" w:rsidRDefault="009765E7" w:rsidP="00C36BE9">
            <w:pPr>
              <w:pStyle w:val="a4"/>
              <w:numPr>
                <w:ilvl w:val="0"/>
                <w:numId w:val="6"/>
              </w:numPr>
              <w:spacing w:before="100" w:after="100" w:line="271" w:lineRule="auto"/>
              <w:ind w:left="680" w:hanging="340"/>
              <w:jc w:val="both"/>
              <w:rPr>
                <w:sz w:val="22"/>
                <w:szCs w:val="22"/>
              </w:rPr>
            </w:pPr>
            <w:r w:rsidRPr="0066693B">
              <w:rPr>
                <w:sz w:val="22"/>
                <w:szCs w:val="22"/>
              </w:rPr>
              <w:t>«Мероприятия к плану ликвидации аварийных р</w:t>
            </w:r>
            <w:r w:rsidR="00640B10" w:rsidRPr="0066693B">
              <w:rPr>
                <w:sz w:val="22"/>
                <w:szCs w:val="22"/>
              </w:rPr>
              <w:t>а</w:t>
            </w:r>
            <w:r w:rsidRPr="0066693B">
              <w:rPr>
                <w:sz w:val="22"/>
                <w:szCs w:val="22"/>
              </w:rPr>
              <w:t>зливов нефти и нефтепродуктов на территории морского порта».</w:t>
            </w:r>
          </w:p>
          <w:p w14:paraId="203B4A8D" w14:textId="77777777" w:rsidR="00343D84" w:rsidRPr="0066693B" w:rsidRDefault="00AB3B3F" w:rsidP="00C36BE9">
            <w:pPr>
              <w:pStyle w:val="a4"/>
              <w:numPr>
                <w:ilvl w:val="0"/>
                <w:numId w:val="29"/>
              </w:numPr>
              <w:spacing w:before="100" w:after="100" w:line="271" w:lineRule="auto"/>
              <w:ind w:left="680" w:hanging="680"/>
              <w:jc w:val="both"/>
              <w:rPr>
                <w:sz w:val="22"/>
                <w:szCs w:val="22"/>
              </w:rPr>
            </w:pPr>
            <w:r w:rsidRPr="0066693B">
              <w:rPr>
                <w:sz w:val="22"/>
                <w:szCs w:val="22"/>
              </w:rPr>
              <w:lastRenderedPageBreak/>
              <w:t>Разработать и согласовать с Заказчиком мероприятия, исключающие разлив нефтяных</w:t>
            </w:r>
            <w:r w:rsidR="00343D84" w:rsidRPr="0066693B">
              <w:rPr>
                <w:sz w:val="22"/>
                <w:szCs w:val="22"/>
              </w:rPr>
              <w:t xml:space="preserve"> грузов и загрязнение акватории.</w:t>
            </w:r>
          </w:p>
          <w:p w14:paraId="1DA7C743" w14:textId="77777777" w:rsidR="00AB3B3F" w:rsidRPr="0066693B" w:rsidRDefault="00343D84" w:rsidP="00C36BE9">
            <w:pPr>
              <w:pStyle w:val="a4"/>
              <w:spacing w:before="100" w:after="100" w:line="271" w:lineRule="auto"/>
              <w:ind w:left="680"/>
              <w:jc w:val="both"/>
              <w:rPr>
                <w:sz w:val="22"/>
                <w:szCs w:val="22"/>
              </w:rPr>
            </w:pPr>
            <w:r w:rsidRPr="0066693B">
              <w:rPr>
                <w:sz w:val="22"/>
                <w:szCs w:val="22"/>
              </w:rPr>
              <w:t>Предусмотреть:</w:t>
            </w:r>
            <w:r w:rsidR="00AB3B3F" w:rsidRPr="0066693B">
              <w:rPr>
                <w:sz w:val="22"/>
                <w:szCs w:val="22"/>
              </w:rPr>
              <w:tab/>
            </w:r>
          </w:p>
          <w:p w14:paraId="4894061E" w14:textId="77777777" w:rsidR="00AB3B3F" w:rsidRPr="0066693B" w:rsidRDefault="00AB3B3F" w:rsidP="00C36BE9">
            <w:pPr>
              <w:pStyle w:val="a4"/>
              <w:numPr>
                <w:ilvl w:val="0"/>
                <w:numId w:val="6"/>
              </w:numPr>
              <w:spacing w:before="100" w:after="100" w:line="271" w:lineRule="auto"/>
              <w:ind w:left="680" w:hanging="340"/>
              <w:jc w:val="both"/>
              <w:rPr>
                <w:sz w:val="22"/>
                <w:szCs w:val="22"/>
              </w:rPr>
            </w:pPr>
            <w:r w:rsidRPr="0066693B">
              <w:rPr>
                <w:sz w:val="22"/>
                <w:szCs w:val="22"/>
              </w:rPr>
              <w:t>устройства, предотвращающи</w:t>
            </w:r>
            <w:r w:rsidR="00343D84" w:rsidRPr="0066693B">
              <w:rPr>
                <w:sz w:val="22"/>
                <w:szCs w:val="22"/>
              </w:rPr>
              <w:t>е</w:t>
            </w:r>
            <w:r w:rsidRPr="0066693B">
              <w:rPr>
                <w:sz w:val="22"/>
                <w:szCs w:val="22"/>
              </w:rPr>
              <w:t xml:space="preserve"> </w:t>
            </w:r>
            <w:r w:rsidR="008113CF" w:rsidRPr="0066693B">
              <w:rPr>
                <w:sz w:val="22"/>
                <w:szCs w:val="22"/>
              </w:rPr>
              <w:t xml:space="preserve">распространение </w:t>
            </w:r>
            <w:r w:rsidRPr="0066693B">
              <w:rPr>
                <w:sz w:val="22"/>
                <w:szCs w:val="22"/>
              </w:rPr>
              <w:t xml:space="preserve">нефти и нефтепродуктов в </w:t>
            </w:r>
            <w:r w:rsidR="008113CF" w:rsidRPr="0066693B">
              <w:rPr>
                <w:sz w:val="22"/>
                <w:szCs w:val="22"/>
              </w:rPr>
              <w:t>акватории</w:t>
            </w:r>
            <w:r w:rsidRPr="0066693B">
              <w:rPr>
                <w:sz w:val="22"/>
                <w:szCs w:val="22"/>
              </w:rPr>
              <w:t>;</w:t>
            </w:r>
          </w:p>
          <w:p w14:paraId="71BB9040" w14:textId="77777777" w:rsidR="00AB3B3F" w:rsidRPr="0066693B" w:rsidRDefault="00AB3B3F" w:rsidP="00C36BE9">
            <w:pPr>
              <w:pStyle w:val="a4"/>
              <w:numPr>
                <w:ilvl w:val="0"/>
                <w:numId w:val="6"/>
              </w:numPr>
              <w:spacing w:before="100" w:after="100" w:line="271" w:lineRule="auto"/>
              <w:ind w:left="680" w:hanging="340"/>
              <w:jc w:val="both"/>
              <w:rPr>
                <w:sz w:val="22"/>
                <w:szCs w:val="22"/>
              </w:rPr>
            </w:pPr>
            <w:r w:rsidRPr="0066693B">
              <w:rPr>
                <w:sz w:val="22"/>
                <w:szCs w:val="22"/>
              </w:rPr>
              <w:t>комплект</w:t>
            </w:r>
            <w:r w:rsidR="00343D84" w:rsidRPr="0066693B">
              <w:rPr>
                <w:sz w:val="22"/>
                <w:szCs w:val="22"/>
              </w:rPr>
              <w:t>ы</w:t>
            </w:r>
            <w:r w:rsidRPr="0066693B">
              <w:rPr>
                <w:sz w:val="22"/>
                <w:szCs w:val="22"/>
              </w:rPr>
              <w:t xml:space="preserve"> по локализации и ликвидации разливов нефти и нефтепродуктов;</w:t>
            </w:r>
          </w:p>
          <w:p w14:paraId="4399E1E8" w14:textId="77777777" w:rsidR="00AB3B3F" w:rsidRPr="0066693B" w:rsidRDefault="00AB3B3F" w:rsidP="00C36BE9">
            <w:pPr>
              <w:pStyle w:val="a4"/>
              <w:numPr>
                <w:ilvl w:val="0"/>
                <w:numId w:val="6"/>
              </w:numPr>
              <w:spacing w:before="100" w:after="100" w:line="271" w:lineRule="auto"/>
              <w:ind w:left="680" w:hanging="340"/>
              <w:jc w:val="both"/>
              <w:rPr>
                <w:sz w:val="22"/>
                <w:szCs w:val="22"/>
              </w:rPr>
            </w:pPr>
            <w:r w:rsidRPr="0066693B">
              <w:rPr>
                <w:sz w:val="22"/>
                <w:szCs w:val="22"/>
              </w:rPr>
              <w:t>блокирующи</w:t>
            </w:r>
            <w:r w:rsidR="00343D84" w:rsidRPr="0066693B">
              <w:rPr>
                <w:sz w:val="22"/>
                <w:szCs w:val="22"/>
              </w:rPr>
              <w:t>е</w:t>
            </w:r>
            <w:r w:rsidRPr="0066693B">
              <w:rPr>
                <w:sz w:val="22"/>
                <w:szCs w:val="22"/>
              </w:rPr>
              <w:t xml:space="preserve"> устройства, автоматически прекращающи</w:t>
            </w:r>
            <w:r w:rsidR="00343D84" w:rsidRPr="0066693B">
              <w:rPr>
                <w:sz w:val="22"/>
                <w:szCs w:val="22"/>
              </w:rPr>
              <w:t>е</w:t>
            </w:r>
            <w:r w:rsidRPr="0066693B">
              <w:rPr>
                <w:sz w:val="22"/>
                <w:szCs w:val="22"/>
              </w:rPr>
              <w:t xml:space="preserve"> перегрузку нефтепродуктов при разрыве соединений или в других аварийных случаях.</w:t>
            </w:r>
          </w:p>
          <w:p w14:paraId="017C6876" w14:textId="77777777" w:rsidR="00AB3B3F" w:rsidRPr="0066693B" w:rsidRDefault="00AB3B3F" w:rsidP="00C36BE9">
            <w:pPr>
              <w:pStyle w:val="a4"/>
              <w:numPr>
                <w:ilvl w:val="0"/>
                <w:numId w:val="29"/>
              </w:numPr>
              <w:spacing w:before="100" w:after="100" w:line="271" w:lineRule="auto"/>
              <w:ind w:left="680" w:hanging="680"/>
              <w:jc w:val="both"/>
              <w:rPr>
                <w:sz w:val="22"/>
                <w:szCs w:val="22"/>
              </w:rPr>
            </w:pPr>
            <w:r w:rsidRPr="0066693B">
              <w:rPr>
                <w:sz w:val="22"/>
                <w:szCs w:val="22"/>
              </w:rPr>
              <w:t>Подготовка презентационных материалов, касающихся мероприятий по предупреждению и ликвидации разливов нефти и нефтепродуктов на акватории и терминала.</w:t>
            </w:r>
          </w:p>
          <w:p w14:paraId="1CC02EEB" w14:textId="77777777" w:rsidR="00F02814" w:rsidRPr="0066693B" w:rsidRDefault="00F02814" w:rsidP="00C36BE9">
            <w:pPr>
              <w:pStyle w:val="a4"/>
              <w:numPr>
                <w:ilvl w:val="0"/>
                <w:numId w:val="29"/>
              </w:numPr>
              <w:spacing w:before="100" w:after="100" w:line="271" w:lineRule="auto"/>
              <w:ind w:left="680" w:hanging="680"/>
              <w:jc w:val="both"/>
              <w:rPr>
                <w:sz w:val="22"/>
                <w:szCs w:val="22"/>
              </w:rPr>
            </w:pPr>
            <w:r w:rsidRPr="0066693B">
              <w:rPr>
                <w:sz w:val="22"/>
                <w:szCs w:val="22"/>
              </w:rPr>
              <w:t xml:space="preserve">На стадии разработки проектной </w:t>
            </w:r>
            <w:proofErr w:type="gramStart"/>
            <w:r w:rsidRPr="0066693B">
              <w:rPr>
                <w:sz w:val="22"/>
                <w:szCs w:val="22"/>
              </w:rPr>
              <w:t>документации  направить</w:t>
            </w:r>
            <w:proofErr w:type="gramEnd"/>
            <w:r w:rsidRPr="0066693B">
              <w:rPr>
                <w:sz w:val="22"/>
                <w:szCs w:val="22"/>
              </w:rPr>
              <w:t xml:space="preserve"> в адрес Заказчика следующие исходные данные:</w:t>
            </w:r>
          </w:p>
          <w:p w14:paraId="13D49BC2" w14:textId="77777777" w:rsidR="00071FD8" w:rsidRPr="0066693B" w:rsidRDefault="00AE2DA4" w:rsidP="00C36BE9">
            <w:pPr>
              <w:pStyle w:val="a4"/>
              <w:numPr>
                <w:ilvl w:val="0"/>
                <w:numId w:val="6"/>
              </w:numPr>
              <w:spacing w:before="100" w:after="100" w:line="271" w:lineRule="auto"/>
              <w:ind w:left="680" w:hanging="340"/>
              <w:jc w:val="both"/>
              <w:rPr>
                <w:sz w:val="22"/>
                <w:szCs w:val="22"/>
              </w:rPr>
            </w:pPr>
            <w:r w:rsidRPr="0066693B">
              <w:rPr>
                <w:sz w:val="22"/>
                <w:szCs w:val="22"/>
              </w:rPr>
              <w:t>З</w:t>
            </w:r>
            <w:r w:rsidR="00F02814" w:rsidRPr="0066693B">
              <w:rPr>
                <w:sz w:val="22"/>
                <w:szCs w:val="22"/>
              </w:rPr>
              <w:t xml:space="preserve">оны разлива нефти и нефтепродуктов на территории (акватории) </w:t>
            </w:r>
            <w:proofErr w:type="gramStart"/>
            <w:r w:rsidR="00F02814" w:rsidRPr="0066693B">
              <w:rPr>
                <w:sz w:val="22"/>
                <w:szCs w:val="22"/>
              </w:rPr>
              <w:t>порта,  количество</w:t>
            </w:r>
            <w:proofErr w:type="gramEnd"/>
            <w:r w:rsidR="00F02814" w:rsidRPr="0066693B">
              <w:rPr>
                <w:sz w:val="22"/>
                <w:szCs w:val="22"/>
              </w:rPr>
              <w:t xml:space="preserve"> пострадавших и размер материального ущерба в соответствии с требованиями Постановления Правительства РФ № 304 от 21.05.2007 г. О классификации чрезвычайных ситуаций природного и техногенного характера. Предоставить материалы, обосновывающие выбор типа чрезвычайной ситуации.</w:t>
            </w:r>
          </w:p>
        </w:tc>
      </w:tr>
      <w:tr w:rsidR="00097C93" w:rsidRPr="0066693B" w14:paraId="2DCA8ED8" w14:textId="77777777" w:rsidTr="00C36BE9">
        <w:tc>
          <w:tcPr>
            <w:tcW w:w="426" w:type="dxa"/>
            <w:gridSpan w:val="2"/>
            <w:shd w:val="clear" w:color="auto" w:fill="auto"/>
          </w:tcPr>
          <w:p w14:paraId="587327D6" w14:textId="77777777" w:rsidR="00097C93" w:rsidRPr="0066693B" w:rsidRDefault="00097C93"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54CC184E" w14:textId="77777777" w:rsidR="00097C93" w:rsidRPr="0066693B" w:rsidRDefault="00097C93" w:rsidP="001B5EC5">
            <w:pPr>
              <w:spacing w:before="60" w:after="60" w:line="271" w:lineRule="auto"/>
              <w:jc w:val="center"/>
              <w:rPr>
                <w:sz w:val="22"/>
                <w:szCs w:val="22"/>
              </w:rPr>
            </w:pPr>
            <w:r w:rsidRPr="0066693B">
              <w:rPr>
                <w:sz w:val="22"/>
                <w:szCs w:val="22"/>
              </w:rPr>
              <w:t>Требования к содержанию работ</w:t>
            </w:r>
          </w:p>
        </w:tc>
        <w:tc>
          <w:tcPr>
            <w:tcW w:w="6662" w:type="dxa"/>
            <w:gridSpan w:val="4"/>
            <w:shd w:val="clear" w:color="auto" w:fill="auto"/>
            <w:vAlign w:val="center"/>
          </w:tcPr>
          <w:p w14:paraId="34CD40D4" w14:textId="77777777" w:rsidR="00097C93" w:rsidRPr="0066693B" w:rsidRDefault="00AE2DA4" w:rsidP="00C36BE9">
            <w:pPr>
              <w:pStyle w:val="a4"/>
              <w:numPr>
                <w:ilvl w:val="0"/>
                <w:numId w:val="31"/>
              </w:numPr>
              <w:spacing w:before="100" w:after="100" w:line="271" w:lineRule="auto"/>
              <w:ind w:left="680" w:hanging="680"/>
              <w:jc w:val="both"/>
              <w:rPr>
                <w:sz w:val="22"/>
                <w:szCs w:val="22"/>
              </w:rPr>
            </w:pPr>
            <w:r w:rsidRPr="0066693B">
              <w:rPr>
                <w:sz w:val="22"/>
                <w:szCs w:val="22"/>
              </w:rPr>
              <w:t>Содержание мероприятий ПЛАРН на акватории</w:t>
            </w:r>
            <w:r w:rsidR="00097C93" w:rsidRPr="0066693B">
              <w:rPr>
                <w:sz w:val="22"/>
                <w:szCs w:val="22"/>
              </w:rPr>
              <w:t>:</w:t>
            </w:r>
          </w:p>
          <w:p w14:paraId="413CCC59" w14:textId="77777777" w:rsidR="00AE2DA4"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Введение</w:t>
            </w:r>
            <w:r w:rsidRPr="0066693B">
              <w:rPr>
                <w:sz w:val="22"/>
                <w:szCs w:val="22"/>
                <w:lang w:val="en-US"/>
              </w:rPr>
              <w:t>;</w:t>
            </w:r>
          </w:p>
          <w:p w14:paraId="5478492C"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Руководящие документы;</w:t>
            </w:r>
          </w:p>
          <w:p w14:paraId="259C0AD5"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 xml:space="preserve">Основные операции, производимые с нефтью </w:t>
            </w:r>
            <w:proofErr w:type="gramStart"/>
            <w:r w:rsidRPr="0066693B">
              <w:rPr>
                <w:sz w:val="22"/>
                <w:szCs w:val="22"/>
              </w:rPr>
              <w:t>и  нефтепродуктами</w:t>
            </w:r>
            <w:proofErr w:type="gramEnd"/>
            <w:r w:rsidRPr="0066693B">
              <w:rPr>
                <w:sz w:val="22"/>
                <w:szCs w:val="22"/>
              </w:rPr>
              <w:t>;</w:t>
            </w:r>
          </w:p>
          <w:p w14:paraId="6E584BCB"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Сведения о потенциальных источниках разливов нефти и нефтепродуктов;</w:t>
            </w:r>
          </w:p>
          <w:p w14:paraId="4C609059"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Прогнозирование объемов разливов нефти и нефтепродуктов;</w:t>
            </w:r>
          </w:p>
          <w:p w14:paraId="2F8E8BDC"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Прогнозируемые зоны распространения разливов нефти и нефтепродуктов:</w:t>
            </w:r>
          </w:p>
          <w:p w14:paraId="0A98557C"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методика моделирования</w:t>
            </w:r>
            <w:r w:rsidRPr="0066693B">
              <w:rPr>
                <w:sz w:val="22"/>
                <w:szCs w:val="22"/>
                <w:lang w:val="en-US"/>
              </w:rPr>
              <w:t>;</w:t>
            </w:r>
          </w:p>
          <w:p w14:paraId="1114325E"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результаты моделирования и их анализ;</w:t>
            </w:r>
          </w:p>
          <w:p w14:paraId="4EDCFC17"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возможные последствия разливов нефти и нефтепродуктов;</w:t>
            </w:r>
          </w:p>
          <w:p w14:paraId="0EBFE430"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зоны приоритетной защиты</w:t>
            </w:r>
            <w:r w:rsidRPr="0066693B">
              <w:rPr>
                <w:sz w:val="22"/>
                <w:szCs w:val="22"/>
                <w:lang w:val="en-US"/>
              </w:rPr>
              <w:t>.</w:t>
            </w:r>
          </w:p>
          <w:p w14:paraId="72A1B324"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Основные стратегии и тактики ликвидации разливов нефти и нефтепродуктов;</w:t>
            </w:r>
          </w:p>
          <w:p w14:paraId="406264A3" w14:textId="77777777" w:rsidR="004B00DC" w:rsidRPr="0066693B" w:rsidRDefault="004B00DC" w:rsidP="00C36BE9">
            <w:pPr>
              <w:pStyle w:val="a4"/>
              <w:numPr>
                <w:ilvl w:val="1"/>
                <w:numId w:val="31"/>
              </w:numPr>
              <w:spacing w:before="100" w:after="100" w:line="271" w:lineRule="auto"/>
              <w:ind w:left="907" w:hanging="907"/>
              <w:jc w:val="both"/>
              <w:rPr>
                <w:sz w:val="22"/>
                <w:szCs w:val="22"/>
              </w:rPr>
            </w:pPr>
            <w:r w:rsidRPr="0066693B">
              <w:rPr>
                <w:sz w:val="22"/>
                <w:szCs w:val="22"/>
              </w:rPr>
              <w:t>Определение необходимого и достаточного количества сил и средств для ликвидации разливов нефти и нефтепродуктов:</w:t>
            </w:r>
          </w:p>
          <w:p w14:paraId="19BBA519"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критерии выбора оборудования ЛРН</w:t>
            </w:r>
            <w:r w:rsidRPr="0066693B">
              <w:rPr>
                <w:sz w:val="22"/>
                <w:szCs w:val="22"/>
                <w:lang w:val="en-US"/>
              </w:rPr>
              <w:t>;</w:t>
            </w:r>
          </w:p>
          <w:p w14:paraId="4EB9686D" w14:textId="77777777" w:rsidR="004B00DC" w:rsidRPr="0066693B" w:rsidRDefault="004B00DC" w:rsidP="00C36BE9">
            <w:pPr>
              <w:pStyle w:val="a4"/>
              <w:numPr>
                <w:ilvl w:val="0"/>
                <w:numId w:val="6"/>
              </w:numPr>
              <w:spacing w:before="100" w:after="100" w:line="271" w:lineRule="auto"/>
              <w:ind w:left="907" w:hanging="397"/>
              <w:jc w:val="both"/>
              <w:rPr>
                <w:sz w:val="22"/>
                <w:szCs w:val="22"/>
              </w:rPr>
            </w:pPr>
            <w:r w:rsidRPr="0066693B">
              <w:rPr>
                <w:sz w:val="22"/>
                <w:szCs w:val="22"/>
              </w:rPr>
              <w:t>определение необходимого и достаточного количества сил и средств для ликвидации разливов нефти и нефтепродуктов:</w:t>
            </w:r>
          </w:p>
          <w:p w14:paraId="39E80E37"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плавсредства</w:t>
            </w:r>
            <w:r w:rsidRPr="0066693B">
              <w:rPr>
                <w:sz w:val="22"/>
                <w:szCs w:val="22"/>
                <w:lang w:val="en-US"/>
              </w:rPr>
              <w:t>;</w:t>
            </w:r>
          </w:p>
          <w:p w14:paraId="16762E0C"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боновые заграждения</w:t>
            </w:r>
            <w:r w:rsidRPr="0066693B">
              <w:rPr>
                <w:sz w:val="22"/>
                <w:szCs w:val="22"/>
                <w:lang w:val="en-US"/>
              </w:rPr>
              <w:t>;</w:t>
            </w:r>
          </w:p>
          <w:p w14:paraId="4ED14293"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нефтесборные устройства</w:t>
            </w:r>
            <w:r w:rsidRPr="0066693B">
              <w:rPr>
                <w:sz w:val="22"/>
                <w:szCs w:val="22"/>
                <w:lang w:val="en-US"/>
              </w:rPr>
              <w:t>;</w:t>
            </w:r>
          </w:p>
          <w:p w14:paraId="4CF3CE6E"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lastRenderedPageBreak/>
              <w:t>емкости для временного хранения собранной нефти и нефтепродуктов;</w:t>
            </w:r>
          </w:p>
          <w:p w14:paraId="4043214F"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средства и оборудование ЛРН для очистки береговой полосы;</w:t>
            </w:r>
          </w:p>
          <w:p w14:paraId="6A61BB3F"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аварийно-спасательное формирование</w:t>
            </w:r>
            <w:r w:rsidRPr="0066693B">
              <w:rPr>
                <w:sz w:val="22"/>
                <w:szCs w:val="22"/>
                <w:lang w:val="en-US"/>
              </w:rPr>
              <w:t>;</w:t>
            </w:r>
          </w:p>
          <w:p w14:paraId="42596123"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средства хранения и размещения технических средств и оборудования ЛРН;</w:t>
            </w:r>
          </w:p>
          <w:p w14:paraId="79F06237" w14:textId="77777777" w:rsidR="004B00DC" w:rsidRPr="0066693B" w:rsidRDefault="004B00DC" w:rsidP="00C36BE9">
            <w:pPr>
              <w:pStyle w:val="a4"/>
              <w:numPr>
                <w:ilvl w:val="0"/>
                <w:numId w:val="39"/>
              </w:numPr>
              <w:spacing w:before="100" w:after="100" w:line="271" w:lineRule="auto"/>
              <w:ind w:left="1304" w:hanging="397"/>
              <w:jc w:val="both"/>
              <w:rPr>
                <w:sz w:val="22"/>
                <w:szCs w:val="22"/>
              </w:rPr>
            </w:pPr>
            <w:r w:rsidRPr="0066693B">
              <w:rPr>
                <w:sz w:val="22"/>
                <w:szCs w:val="22"/>
              </w:rPr>
              <w:t>потребность в силах и средствах ЛРН для ликвидации максимального расчетного разлива нефти и нефтепродуктов.</w:t>
            </w:r>
          </w:p>
          <w:p w14:paraId="15F4C468" w14:textId="77777777" w:rsidR="006934B5" w:rsidRPr="0066693B" w:rsidRDefault="006934B5" w:rsidP="00C36BE9">
            <w:pPr>
              <w:pStyle w:val="a4"/>
              <w:numPr>
                <w:ilvl w:val="1"/>
                <w:numId w:val="31"/>
              </w:numPr>
              <w:spacing w:before="100" w:after="100" w:line="271" w:lineRule="auto"/>
              <w:ind w:left="907" w:hanging="907"/>
              <w:jc w:val="both"/>
              <w:rPr>
                <w:sz w:val="22"/>
                <w:szCs w:val="22"/>
              </w:rPr>
            </w:pPr>
            <w:r w:rsidRPr="0066693B">
              <w:rPr>
                <w:sz w:val="22"/>
                <w:szCs w:val="22"/>
              </w:rPr>
              <w:t>Спецификация оборудования ЛРН</w:t>
            </w:r>
            <w:r w:rsidRPr="0066693B">
              <w:rPr>
                <w:sz w:val="22"/>
                <w:szCs w:val="22"/>
                <w:lang w:val="en-US"/>
              </w:rPr>
              <w:t>;</w:t>
            </w:r>
          </w:p>
          <w:p w14:paraId="6A1F76F6" w14:textId="77777777" w:rsidR="006934B5" w:rsidRPr="0066693B" w:rsidRDefault="006934B5" w:rsidP="00C36BE9">
            <w:pPr>
              <w:pStyle w:val="a4"/>
              <w:numPr>
                <w:ilvl w:val="1"/>
                <w:numId w:val="31"/>
              </w:numPr>
              <w:spacing w:before="100" w:after="100" w:line="271" w:lineRule="auto"/>
              <w:ind w:left="907" w:hanging="907"/>
              <w:jc w:val="both"/>
              <w:rPr>
                <w:sz w:val="22"/>
                <w:szCs w:val="22"/>
              </w:rPr>
            </w:pPr>
            <w:r w:rsidRPr="0066693B">
              <w:rPr>
                <w:sz w:val="22"/>
                <w:szCs w:val="22"/>
              </w:rPr>
              <w:t>Требования по обеспечению работоспособности объектов ЛРН в части смежных систем, сооружений и объектов</w:t>
            </w:r>
            <w:r w:rsidR="001C1BC3" w:rsidRPr="0066693B">
              <w:rPr>
                <w:sz w:val="22"/>
                <w:szCs w:val="22"/>
              </w:rPr>
              <w:t>.</w:t>
            </w:r>
          </w:p>
          <w:p w14:paraId="5423A983" w14:textId="77777777" w:rsidR="001C1BC3" w:rsidRPr="0066693B" w:rsidRDefault="001C1BC3" w:rsidP="00C36BE9">
            <w:pPr>
              <w:pStyle w:val="a4"/>
              <w:numPr>
                <w:ilvl w:val="0"/>
                <w:numId w:val="31"/>
              </w:numPr>
              <w:spacing w:before="100" w:after="100" w:line="271" w:lineRule="auto"/>
              <w:ind w:left="680" w:hanging="680"/>
              <w:jc w:val="both"/>
              <w:rPr>
                <w:sz w:val="22"/>
                <w:szCs w:val="22"/>
              </w:rPr>
            </w:pPr>
            <w:r w:rsidRPr="0066693B">
              <w:rPr>
                <w:sz w:val="22"/>
                <w:szCs w:val="22"/>
              </w:rPr>
              <w:t>Содержание мероприятий ПЛАРН на территории:</w:t>
            </w:r>
          </w:p>
          <w:p w14:paraId="772AE0E0"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Введение</w:t>
            </w:r>
            <w:r w:rsidRPr="0066693B">
              <w:rPr>
                <w:sz w:val="22"/>
                <w:szCs w:val="22"/>
                <w:lang w:val="en-US"/>
              </w:rPr>
              <w:t>;</w:t>
            </w:r>
          </w:p>
          <w:p w14:paraId="4301ECDB"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Руководящие документы;</w:t>
            </w:r>
          </w:p>
          <w:p w14:paraId="3BE87496"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 xml:space="preserve">Основные операции, производимые с нефтью </w:t>
            </w:r>
            <w:proofErr w:type="gramStart"/>
            <w:r w:rsidRPr="0066693B">
              <w:rPr>
                <w:sz w:val="22"/>
                <w:szCs w:val="22"/>
              </w:rPr>
              <w:t>и  нефтепродуктами</w:t>
            </w:r>
            <w:proofErr w:type="gramEnd"/>
            <w:r w:rsidRPr="0066693B">
              <w:rPr>
                <w:sz w:val="22"/>
                <w:szCs w:val="22"/>
              </w:rPr>
              <w:t>;</w:t>
            </w:r>
          </w:p>
          <w:p w14:paraId="5FCD6EF7"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Сведения о потенциальных источниках разливов нефти и нефтепродуктов;</w:t>
            </w:r>
          </w:p>
          <w:p w14:paraId="6726D6B7"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Прогнозирование объемов разливов нефти и нефтепродуктов;</w:t>
            </w:r>
          </w:p>
          <w:p w14:paraId="58081447"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Прогнозируемые зоны распространения разливов нефти и нефтепродуктов:</w:t>
            </w:r>
          </w:p>
          <w:p w14:paraId="48FED3EA" w14:textId="77777777" w:rsidR="001C1BC3" w:rsidRPr="0066693B" w:rsidRDefault="001C1BC3" w:rsidP="00C36BE9">
            <w:pPr>
              <w:pStyle w:val="a4"/>
              <w:numPr>
                <w:ilvl w:val="0"/>
                <w:numId w:val="6"/>
              </w:numPr>
              <w:spacing w:before="100" w:after="100" w:line="271" w:lineRule="auto"/>
              <w:ind w:left="907" w:hanging="397"/>
              <w:jc w:val="both"/>
              <w:rPr>
                <w:sz w:val="22"/>
                <w:szCs w:val="22"/>
              </w:rPr>
            </w:pPr>
            <w:r w:rsidRPr="0066693B">
              <w:rPr>
                <w:sz w:val="22"/>
                <w:szCs w:val="22"/>
              </w:rPr>
              <w:t>определение площадей разливов нефти и нефтепродуктов;</w:t>
            </w:r>
          </w:p>
          <w:p w14:paraId="731495F7" w14:textId="77777777" w:rsidR="001C1BC3" w:rsidRPr="0066693B" w:rsidRDefault="001C1BC3" w:rsidP="00C36BE9">
            <w:pPr>
              <w:pStyle w:val="a4"/>
              <w:numPr>
                <w:ilvl w:val="0"/>
                <w:numId w:val="6"/>
              </w:numPr>
              <w:spacing w:before="100" w:after="100" w:line="271" w:lineRule="auto"/>
              <w:ind w:left="907" w:hanging="397"/>
              <w:jc w:val="both"/>
              <w:rPr>
                <w:sz w:val="22"/>
                <w:szCs w:val="22"/>
              </w:rPr>
            </w:pPr>
            <w:r w:rsidRPr="0066693B">
              <w:rPr>
                <w:sz w:val="22"/>
                <w:szCs w:val="22"/>
              </w:rPr>
              <w:t>возможные последствия разливов нефти и нефтепродуктов;</w:t>
            </w:r>
          </w:p>
          <w:p w14:paraId="77CA1C63" w14:textId="77777777" w:rsidR="001C1BC3" w:rsidRPr="0066693B" w:rsidRDefault="001C1BC3" w:rsidP="00C36BE9">
            <w:pPr>
              <w:pStyle w:val="a4"/>
              <w:numPr>
                <w:ilvl w:val="0"/>
                <w:numId w:val="6"/>
              </w:numPr>
              <w:spacing w:before="100" w:after="100" w:line="271" w:lineRule="auto"/>
              <w:ind w:left="907" w:hanging="397"/>
              <w:jc w:val="both"/>
              <w:rPr>
                <w:sz w:val="22"/>
                <w:szCs w:val="22"/>
              </w:rPr>
            </w:pPr>
            <w:r w:rsidRPr="0066693B">
              <w:rPr>
                <w:sz w:val="22"/>
                <w:szCs w:val="22"/>
              </w:rPr>
              <w:t>зоны приоритетной защиты</w:t>
            </w:r>
            <w:r w:rsidRPr="0066693B">
              <w:rPr>
                <w:sz w:val="22"/>
                <w:szCs w:val="22"/>
                <w:lang w:val="en-US"/>
              </w:rPr>
              <w:t>.</w:t>
            </w:r>
          </w:p>
          <w:p w14:paraId="1FB00551"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Основные стратегии и тактики ликвидации разливов нефти и нефтепродуктов;</w:t>
            </w:r>
          </w:p>
          <w:p w14:paraId="3EC8B7F0"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Определение необходимого и достаточного количества сил и средств для ликвидации разливов нефти и нефтепродуктов:</w:t>
            </w:r>
          </w:p>
          <w:p w14:paraId="35453EEA" w14:textId="77777777" w:rsidR="001C1BC3" w:rsidRPr="0066693B" w:rsidRDefault="001C1BC3" w:rsidP="00C36BE9">
            <w:pPr>
              <w:pStyle w:val="a4"/>
              <w:numPr>
                <w:ilvl w:val="0"/>
                <w:numId w:val="6"/>
              </w:numPr>
              <w:spacing w:before="100" w:after="100" w:line="271" w:lineRule="auto"/>
              <w:ind w:left="907" w:hanging="397"/>
              <w:jc w:val="both"/>
              <w:rPr>
                <w:sz w:val="22"/>
                <w:szCs w:val="22"/>
              </w:rPr>
            </w:pPr>
            <w:r w:rsidRPr="0066693B">
              <w:rPr>
                <w:sz w:val="22"/>
                <w:szCs w:val="22"/>
              </w:rPr>
              <w:t>критерии выбора оборудования ЛРН</w:t>
            </w:r>
            <w:r w:rsidRPr="0066693B">
              <w:rPr>
                <w:sz w:val="22"/>
                <w:szCs w:val="22"/>
                <w:lang w:val="en-US"/>
              </w:rPr>
              <w:t>;</w:t>
            </w:r>
          </w:p>
          <w:p w14:paraId="3C8B70D9" w14:textId="77777777" w:rsidR="001C1BC3" w:rsidRPr="0066693B" w:rsidRDefault="001C1BC3" w:rsidP="00C36BE9">
            <w:pPr>
              <w:pStyle w:val="a4"/>
              <w:numPr>
                <w:ilvl w:val="0"/>
                <w:numId w:val="6"/>
              </w:numPr>
              <w:spacing w:before="100" w:after="100" w:line="271" w:lineRule="auto"/>
              <w:ind w:left="907" w:hanging="397"/>
              <w:jc w:val="both"/>
              <w:rPr>
                <w:sz w:val="22"/>
                <w:szCs w:val="22"/>
              </w:rPr>
            </w:pPr>
            <w:r w:rsidRPr="0066693B">
              <w:rPr>
                <w:sz w:val="22"/>
                <w:szCs w:val="22"/>
              </w:rPr>
              <w:t>определение необходимого и достаточного количества сил и средств для ликвидации разливов нефти и нефтепродуктов:</w:t>
            </w:r>
          </w:p>
          <w:p w14:paraId="4C750681"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средства локализации</w:t>
            </w:r>
            <w:r w:rsidRPr="0066693B">
              <w:rPr>
                <w:sz w:val="22"/>
                <w:szCs w:val="22"/>
                <w:lang w:val="en-US"/>
              </w:rPr>
              <w:t>;</w:t>
            </w:r>
          </w:p>
          <w:p w14:paraId="40875C41"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нефтесборные устройства</w:t>
            </w:r>
            <w:r w:rsidRPr="0066693B">
              <w:rPr>
                <w:sz w:val="22"/>
                <w:szCs w:val="22"/>
                <w:lang w:val="en-US"/>
              </w:rPr>
              <w:t>;</w:t>
            </w:r>
          </w:p>
          <w:p w14:paraId="23EAF7D7"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емкости для временного хранения собранной нефти и нефтепродуктов;</w:t>
            </w:r>
          </w:p>
          <w:p w14:paraId="0832BEDD"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средства и оборудование ЛРН для очистки территории;</w:t>
            </w:r>
          </w:p>
          <w:p w14:paraId="1DD0C9E7"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аварийно-спасательное формирование</w:t>
            </w:r>
            <w:r w:rsidRPr="0066693B">
              <w:rPr>
                <w:sz w:val="22"/>
                <w:szCs w:val="22"/>
                <w:lang w:val="en-US"/>
              </w:rPr>
              <w:t>;</w:t>
            </w:r>
          </w:p>
          <w:p w14:paraId="6DDE5D6F"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средства хранения и размещения технических средств и оборудования ЛРН;</w:t>
            </w:r>
          </w:p>
          <w:p w14:paraId="06B36636" w14:textId="77777777" w:rsidR="001C1BC3" w:rsidRPr="0066693B" w:rsidRDefault="001C1BC3" w:rsidP="00C36BE9">
            <w:pPr>
              <w:pStyle w:val="a4"/>
              <w:numPr>
                <w:ilvl w:val="0"/>
                <w:numId w:val="39"/>
              </w:numPr>
              <w:spacing w:before="100" w:after="100" w:line="271" w:lineRule="auto"/>
              <w:ind w:left="1304" w:hanging="397"/>
              <w:jc w:val="both"/>
              <w:rPr>
                <w:sz w:val="22"/>
                <w:szCs w:val="22"/>
              </w:rPr>
            </w:pPr>
            <w:r w:rsidRPr="0066693B">
              <w:rPr>
                <w:sz w:val="22"/>
                <w:szCs w:val="22"/>
              </w:rPr>
              <w:t>потребность в силах и средствах ЛРН для ликвидации максимального расчетного разлива нефти и нефтепродуктов.</w:t>
            </w:r>
          </w:p>
          <w:p w14:paraId="2B64D4E6"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Спецификация оборудования ЛРН;</w:t>
            </w:r>
          </w:p>
          <w:p w14:paraId="564846A2" w14:textId="77777777" w:rsidR="001C1BC3" w:rsidRPr="0066693B" w:rsidRDefault="001C1BC3" w:rsidP="00C36BE9">
            <w:pPr>
              <w:pStyle w:val="a4"/>
              <w:numPr>
                <w:ilvl w:val="0"/>
                <w:numId w:val="40"/>
              </w:numPr>
              <w:spacing w:before="100" w:after="100" w:line="271" w:lineRule="auto"/>
              <w:ind w:left="907" w:hanging="907"/>
              <w:jc w:val="both"/>
              <w:rPr>
                <w:sz w:val="22"/>
                <w:szCs w:val="22"/>
              </w:rPr>
            </w:pPr>
            <w:r w:rsidRPr="0066693B">
              <w:rPr>
                <w:sz w:val="22"/>
                <w:szCs w:val="22"/>
              </w:rPr>
              <w:t>Требования по обеспечению работоспособности объектов ЛРН в части смежных систем, сооружений и объектов.</w:t>
            </w:r>
          </w:p>
        </w:tc>
      </w:tr>
      <w:tr w:rsidR="00823602" w:rsidRPr="0066693B" w14:paraId="23F6AA89" w14:textId="77777777" w:rsidTr="00C36BE9">
        <w:tc>
          <w:tcPr>
            <w:tcW w:w="426" w:type="dxa"/>
            <w:gridSpan w:val="2"/>
            <w:shd w:val="clear" w:color="auto" w:fill="auto"/>
          </w:tcPr>
          <w:p w14:paraId="4ED6ADB7" w14:textId="77777777" w:rsidR="00823602" w:rsidRPr="0066693B" w:rsidRDefault="00823602"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1CD316A1" w14:textId="77777777" w:rsidR="00823602" w:rsidRPr="0066693B" w:rsidRDefault="00823602" w:rsidP="001B5EC5">
            <w:pPr>
              <w:spacing w:before="60" w:after="60" w:line="271" w:lineRule="auto"/>
              <w:jc w:val="center"/>
              <w:rPr>
                <w:sz w:val="22"/>
                <w:szCs w:val="22"/>
              </w:rPr>
            </w:pPr>
            <w:r w:rsidRPr="0066693B">
              <w:rPr>
                <w:sz w:val="22"/>
                <w:szCs w:val="22"/>
              </w:rPr>
              <w:t>Требования к разработке сметной документации</w:t>
            </w:r>
          </w:p>
        </w:tc>
        <w:tc>
          <w:tcPr>
            <w:tcW w:w="6662" w:type="dxa"/>
            <w:gridSpan w:val="4"/>
            <w:shd w:val="clear" w:color="auto" w:fill="auto"/>
            <w:vAlign w:val="center"/>
          </w:tcPr>
          <w:p w14:paraId="6917ED76"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66693B">
              <w:rPr>
                <w:color w:val="000000" w:themeColor="text1"/>
                <w:sz w:val="22"/>
                <w:szCs w:val="22"/>
              </w:rPr>
              <w:t>пр</w:t>
            </w:r>
            <w:proofErr w:type="spellEnd"/>
            <w:r w:rsidRPr="0066693B">
              <w:rPr>
                <w:color w:val="000000" w:themeColor="text1"/>
                <w:sz w:val="22"/>
                <w:szCs w:val="22"/>
              </w:rPr>
              <w:t xml:space="preserve"> от 04.08.2020 г. и введенной в действие с 05.10.2020 г. (далее Методика);</w:t>
            </w:r>
          </w:p>
          <w:p w14:paraId="55FDB2F0"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66693B">
              <w:rPr>
                <w:color w:val="000000" w:themeColor="text1"/>
                <w:sz w:val="22"/>
                <w:szCs w:val="22"/>
              </w:rPr>
              <w:t>пр</w:t>
            </w:r>
            <w:proofErr w:type="spellEnd"/>
            <w:r w:rsidRPr="0066693B">
              <w:rPr>
                <w:color w:val="000000" w:themeColor="text1"/>
                <w:sz w:val="22"/>
                <w:szCs w:val="22"/>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00C690AF"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66693B">
              <w:rPr>
                <w:color w:val="000000" w:themeColor="text1"/>
                <w:sz w:val="22"/>
                <w:szCs w:val="22"/>
              </w:rPr>
              <w:t>Главгосэкспертиза</w:t>
            </w:r>
            <w:proofErr w:type="spellEnd"/>
            <w:r w:rsidRPr="0066693B">
              <w:rPr>
                <w:color w:val="000000" w:themeColor="text1"/>
                <w:sz w:val="22"/>
                <w:szCs w:val="22"/>
              </w:rPr>
              <w:t xml:space="preserve"> России»;</w:t>
            </w:r>
          </w:p>
          <w:p w14:paraId="5CA947D7"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Объектные сметные расчеты (Объектные сметы) выполнить в двух уровнях цен по форме Приложения №5 Методики;</w:t>
            </w:r>
          </w:p>
          <w:p w14:paraId="6535DAC5"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5E16B0CD" w14:textId="77777777" w:rsidR="009372BF" w:rsidRPr="0066693B" w:rsidRDefault="009372BF"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затраты на объекты федеральной собственности; </w:t>
            </w:r>
          </w:p>
          <w:p w14:paraId="27897E44" w14:textId="77777777" w:rsidR="009372BF" w:rsidRPr="0066693B" w:rsidRDefault="009372BF"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затраты</w:t>
            </w:r>
            <w:r w:rsidRPr="0066693B">
              <w:rPr>
                <w:color w:val="000000" w:themeColor="text1"/>
                <w:sz w:val="22"/>
                <w:szCs w:val="22"/>
              </w:rPr>
              <w:t xml:space="preserve"> на объекты инвестиционной составляющей. </w:t>
            </w:r>
          </w:p>
          <w:p w14:paraId="60BDCFB7"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66693B">
              <w:rPr>
                <w:color w:val="000000" w:themeColor="text1"/>
                <w:sz w:val="22"/>
                <w:szCs w:val="22"/>
              </w:rPr>
              <w:t>т.п.</w:t>
            </w:r>
            <w:proofErr w:type="gramEnd"/>
            <w:r w:rsidRPr="0066693B">
              <w:rPr>
                <w:color w:val="000000" w:themeColor="text1"/>
                <w:sz w:val="22"/>
                <w:szCs w:val="22"/>
              </w:rPr>
              <w:t xml:space="preserve"> сведения);</w:t>
            </w:r>
          </w:p>
          <w:p w14:paraId="6CD69797"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w:t>
            </w:r>
            <w:r w:rsidRPr="0066693B">
              <w:rPr>
                <w:color w:val="000000" w:themeColor="text1"/>
                <w:sz w:val="22"/>
                <w:szCs w:val="22"/>
              </w:rPr>
              <w:lastRenderedPageBreak/>
              <w:t xml:space="preserve">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66693B">
              <w:rPr>
                <w:color w:val="000000" w:themeColor="text1"/>
                <w:sz w:val="22"/>
                <w:szCs w:val="22"/>
              </w:rPr>
              <w:t>т.п.</w:t>
            </w:r>
            <w:proofErr w:type="gramEnd"/>
            <w:r w:rsidRPr="0066693B">
              <w:rPr>
                <w:color w:val="000000" w:themeColor="text1"/>
                <w:sz w:val="22"/>
                <w:szCs w:val="22"/>
              </w:rPr>
              <w:t xml:space="preserve"> сведения);</w:t>
            </w:r>
          </w:p>
          <w:p w14:paraId="7F825C36"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Ценообразование привести в смете со ссылкой на код строительного ресурса по конъюнктурному анализу;</w:t>
            </w:r>
          </w:p>
          <w:p w14:paraId="4718743C"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Транспортные расходы на материалы и оборудование, с учетом заготовительно-складских расходов, по прайсам-листам принять:</w:t>
            </w:r>
          </w:p>
          <w:p w14:paraId="102FFBF0" w14:textId="77777777" w:rsidR="009372BF" w:rsidRPr="0066693B" w:rsidRDefault="009372BF" w:rsidP="00C36BE9">
            <w:pPr>
              <w:pStyle w:val="a4"/>
              <w:numPr>
                <w:ilvl w:val="0"/>
                <w:numId w:val="6"/>
              </w:numPr>
              <w:spacing w:before="100" w:after="100" w:line="271" w:lineRule="auto"/>
              <w:ind w:left="680" w:hanging="340"/>
              <w:jc w:val="both"/>
              <w:rPr>
                <w:sz w:val="22"/>
                <w:szCs w:val="22"/>
              </w:rPr>
            </w:pPr>
            <w:r w:rsidRPr="0066693B">
              <w:rPr>
                <w:color w:val="000000" w:themeColor="text1"/>
                <w:sz w:val="22"/>
                <w:szCs w:val="22"/>
              </w:rPr>
              <w:t xml:space="preserve">на </w:t>
            </w:r>
            <w:r w:rsidRPr="0066693B">
              <w:rPr>
                <w:sz w:val="22"/>
                <w:szCs w:val="22"/>
              </w:rPr>
              <w:t xml:space="preserve">материалы – 5% от стоимости материалов по прайс-листам, в </w:t>
            </w:r>
            <w:proofErr w:type="gramStart"/>
            <w:r w:rsidRPr="0066693B">
              <w:rPr>
                <w:sz w:val="22"/>
                <w:szCs w:val="22"/>
              </w:rPr>
              <w:t>т.ч.</w:t>
            </w:r>
            <w:proofErr w:type="gramEnd"/>
            <w:r w:rsidRPr="0066693B">
              <w:rPr>
                <w:sz w:val="22"/>
                <w:szCs w:val="22"/>
              </w:rPr>
              <w:t xml:space="preserve"> 2% на заготовительно-складские расходы;</w:t>
            </w:r>
          </w:p>
          <w:p w14:paraId="1BE0ED5F" w14:textId="77777777" w:rsidR="009372BF" w:rsidRPr="0066693B" w:rsidRDefault="009372BF" w:rsidP="00C36BE9">
            <w:pPr>
              <w:pStyle w:val="a4"/>
              <w:numPr>
                <w:ilvl w:val="0"/>
                <w:numId w:val="6"/>
              </w:numPr>
              <w:spacing w:before="100" w:after="100" w:line="271" w:lineRule="auto"/>
              <w:ind w:left="680" w:hanging="340"/>
              <w:jc w:val="both"/>
              <w:rPr>
                <w:sz w:val="22"/>
                <w:szCs w:val="22"/>
              </w:rPr>
            </w:pPr>
            <w:r w:rsidRPr="0066693B">
              <w:rPr>
                <w:sz w:val="22"/>
                <w:szCs w:val="22"/>
              </w:rPr>
              <w:t xml:space="preserve">на металлоконструкции – 3,7% от стоимости материалов по прайс-листам, в </w:t>
            </w:r>
            <w:proofErr w:type="gramStart"/>
            <w:r w:rsidRPr="0066693B">
              <w:rPr>
                <w:sz w:val="22"/>
                <w:szCs w:val="22"/>
              </w:rPr>
              <w:t>т.ч.</w:t>
            </w:r>
            <w:proofErr w:type="gramEnd"/>
            <w:r w:rsidRPr="0066693B">
              <w:rPr>
                <w:sz w:val="22"/>
                <w:szCs w:val="22"/>
              </w:rPr>
              <w:t xml:space="preserve"> 0,75% на заготовительно-складские расходы;</w:t>
            </w:r>
          </w:p>
          <w:p w14:paraId="1EFF1E6B" w14:textId="77777777" w:rsidR="009372BF" w:rsidRPr="0066693B" w:rsidRDefault="009372BF" w:rsidP="00C36BE9">
            <w:pPr>
              <w:pStyle w:val="a4"/>
              <w:numPr>
                <w:ilvl w:val="0"/>
                <w:numId w:val="6"/>
              </w:numPr>
              <w:spacing w:before="100" w:after="100" w:line="271" w:lineRule="auto"/>
              <w:ind w:left="680" w:hanging="340"/>
              <w:jc w:val="both"/>
              <w:rPr>
                <w:color w:val="000000" w:themeColor="text1"/>
                <w:sz w:val="22"/>
                <w:szCs w:val="22"/>
              </w:rPr>
            </w:pPr>
            <w:r w:rsidRPr="0066693B">
              <w:rPr>
                <w:sz w:val="22"/>
                <w:szCs w:val="22"/>
              </w:rPr>
              <w:t>на оборудование – 4,2% от стоимости оборудования по прайс-листам</w:t>
            </w:r>
            <w:r w:rsidRPr="0066693B">
              <w:rPr>
                <w:color w:val="000000" w:themeColor="text1"/>
                <w:sz w:val="22"/>
                <w:szCs w:val="22"/>
              </w:rPr>
              <w:t xml:space="preserve">, в </w:t>
            </w:r>
            <w:proofErr w:type="gramStart"/>
            <w:r w:rsidRPr="0066693B">
              <w:rPr>
                <w:color w:val="000000" w:themeColor="text1"/>
                <w:sz w:val="22"/>
                <w:szCs w:val="22"/>
              </w:rPr>
              <w:t>т.ч.</w:t>
            </w:r>
            <w:proofErr w:type="gramEnd"/>
            <w:r w:rsidRPr="0066693B">
              <w:rPr>
                <w:color w:val="000000" w:themeColor="text1"/>
                <w:sz w:val="22"/>
                <w:szCs w:val="22"/>
              </w:rPr>
              <w:t xml:space="preserve"> 1,2% на заготовительно-складские расходы.</w:t>
            </w:r>
          </w:p>
          <w:p w14:paraId="3C3EBE98" w14:textId="77777777" w:rsidR="009372BF"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Лимитированные и прочие затраты включать в соответствии с рекомендациями Методики;</w:t>
            </w:r>
          </w:p>
          <w:p w14:paraId="4E22B13F" w14:textId="77777777" w:rsidR="00823602" w:rsidRPr="0066693B" w:rsidRDefault="009372BF" w:rsidP="00C36BE9">
            <w:pPr>
              <w:keepNext/>
              <w:numPr>
                <w:ilvl w:val="1"/>
                <w:numId w:val="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FA26D2" w:rsidRPr="0066693B" w14:paraId="16C29DB8" w14:textId="77777777" w:rsidTr="00C36BE9">
        <w:tc>
          <w:tcPr>
            <w:tcW w:w="426" w:type="dxa"/>
            <w:gridSpan w:val="2"/>
            <w:shd w:val="clear" w:color="auto" w:fill="auto"/>
          </w:tcPr>
          <w:p w14:paraId="48F90BC8" w14:textId="77777777" w:rsidR="00FA26D2" w:rsidRPr="0066693B" w:rsidRDefault="00FA26D2"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1545D279" w14:textId="77777777" w:rsidR="00FA26D2" w:rsidRPr="0066693B" w:rsidRDefault="00FA26D2" w:rsidP="001B5EC5">
            <w:pPr>
              <w:spacing w:before="60" w:after="60" w:line="271" w:lineRule="auto"/>
              <w:jc w:val="center"/>
              <w:rPr>
                <w:sz w:val="22"/>
                <w:szCs w:val="22"/>
              </w:rPr>
            </w:pPr>
            <w:r w:rsidRPr="0066693B">
              <w:rPr>
                <w:sz w:val="22"/>
                <w:szCs w:val="22"/>
              </w:rPr>
              <w:t>Требования к режиму предприятия</w:t>
            </w:r>
          </w:p>
        </w:tc>
        <w:tc>
          <w:tcPr>
            <w:tcW w:w="6662" w:type="dxa"/>
            <w:gridSpan w:val="4"/>
            <w:shd w:val="clear" w:color="auto" w:fill="auto"/>
            <w:vAlign w:val="center"/>
          </w:tcPr>
          <w:p w14:paraId="32A82521" w14:textId="77777777" w:rsidR="00FA26D2" w:rsidRPr="0066693B" w:rsidRDefault="00FA26D2" w:rsidP="00C36BE9">
            <w:pPr>
              <w:pStyle w:val="a4"/>
              <w:keepNext/>
              <w:numPr>
                <w:ilvl w:val="0"/>
                <w:numId w:val="2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Режим работы предприятия: круглогодичный, круглосуточный.</w:t>
            </w:r>
          </w:p>
          <w:p w14:paraId="77A52D2A" w14:textId="77777777" w:rsidR="00FA26D2" w:rsidRPr="0066693B" w:rsidRDefault="00FA26D2" w:rsidP="00C36BE9">
            <w:pPr>
              <w:pStyle w:val="a4"/>
              <w:keepNext/>
              <w:numPr>
                <w:ilvl w:val="0"/>
                <w:numId w:val="21"/>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Организация работы персонала – вахтовый метод работы.</w:t>
            </w:r>
          </w:p>
        </w:tc>
      </w:tr>
      <w:tr w:rsidR="00E126F7" w:rsidRPr="0066693B" w14:paraId="3136300A" w14:textId="77777777" w:rsidTr="00C36BE9">
        <w:tc>
          <w:tcPr>
            <w:tcW w:w="426" w:type="dxa"/>
            <w:gridSpan w:val="2"/>
            <w:shd w:val="clear" w:color="auto" w:fill="auto"/>
          </w:tcPr>
          <w:p w14:paraId="43296041" w14:textId="77777777" w:rsidR="00E126F7" w:rsidRPr="0066693B" w:rsidRDefault="00E126F7"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255E713C" w14:textId="77777777" w:rsidR="00E126F7" w:rsidRPr="0066693B" w:rsidRDefault="00E126F7" w:rsidP="001B5EC5">
            <w:pPr>
              <w:spacing w:before="60" w:after="60" w:line="271" w:lineRule="auto"/>
              <w:jc w:val="center"/>
              <w:rPr>
                <w:sz w:val="22"/>
                <w:szCs w:val="22"/>
              </w:rPr>
            </w:pPr>
            <w:r w:rsidRPr="0066693B">
              <w:rPr>
                <w:sz w:val="22"/>
                <w:szCs w:val="22"/>
              </w:rPr>
              <w:t>Требования к энергосбережению</w:t>
            </w:r>
          </w:p>
        </w:tc>
        <w:tc>
          <w:tcPr>
            <w:tcW w:w="6662" w:type="dxa"/>
            <w:gridSpan w:val="4"/>
            <w:shd w:val="clear" w:color="auto" w:fill="auto"/>
            <w:vAlign w:val="center"/>
          </w:tcPr>
          <w:p w14:paraId="332AD98C" w14:textId="77777777" w:rsidR="00E126F7" w:rsidRPr="0066693B" w:rsidRDefault="00E126F7" w:rsidP="00C36BE9">
            <w:pPr>
              <w:pStyle w:val="a4"/>
              <w:keepNext/>
              <w:numPr>
                <w:ilvl w:val="0"/>
                <w:numId w:val="33"/>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0DE8A608" w14:textId="77777777" w:rsidR="00E126F7" w:rsidRPr="0066693B" w:rsidRDefault="00E126F7" w:rsidP="00C36BE9">
            <w:pPr>
              <w:pStyle w:val="a4"/>
              <w:keepNext/>
              <w:numPr>
                <w:ilvl w:val="0"/>
                <w:numId w:val="33"/>
              </w:numPr>
              <w:suppressAutoHyphens/>
              <w:spacing w:before="100" w:after="100" w:line="271" w:lineRule="auto"/>
              <w:ind w:left="680" w:hanging="680"/>
              <w:jc w:val="both"/>
              <w:rPr>
                <w:color w:val="000000" w:themeColor="text1"/>
                <w:sz w:val="22"/>
                <w:szCs w:val="22"/>
              </w:rPr>
            </w:pPr>
            <w:r w:rsidRPr="0066693B">
              <w:rPr>
                <w:color w:val="000000" w:themeColor="text1"/>
                <w:sz w:val="22"/>
                <w:szCs w:val="22"/>
              </w:rPr>
              <w:t>Предусмотреть применение энергоэффективных технологий, оборудования и материалов.</w:t>
            </w:r>
          </w:p>
        </w:tc>
      </w:tr>
      <w:tr w:rsidR="002A3243" w:rsidRPr="0066693B" w14:paraId="50734EA9" w14:textId="77777777" w:rsidTr="00C36BE9">
        <w:tc>
          <w:tcPr>
            <w:tcW w:w="426" w:type="dxa"/>
            <w:gridSpan w:val="2"/>
            <w:shd w:val="clear" w:color="auto" w:fill="auto"/>
          </w:tcPr>
          <w:p w14:paraId="06DDACC7" w14:textId="77777777" w:rsidR="002A3243" w:rsidRPr="0066693B" w:rsidRDefault="002A3243"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013A0A2A" w14:textId="77777777" w:rsidR="002A3243" w:rsidRPr="0066693B" w:rsidRDefault="00E85309" w:rsidP="001B5EC5">
            <w:pPr>
              <w:spacing w:before="60" w:after="60" w:line="271" w:lineRule="auto"/>
              <w:jc w:val="center"/>
              <w:rPr>
                <w:sz w:val="22"/>
                <w:szCs w:val="22"/>
              </w:rPr>
            </w:pPr>
            <w:r w:rsidRPr="0066693B">
              <w:rPr>
                <w:sz w:val="22"/>
                <w:szCs w:val="22"/>
              </w:rPr>
              <w:t>Субподрядные организации</w:t>
            </w:r>
          </w:p>
        </w:tc>
        <w:tc>
          <w:tcPr>
            <w:tcW w:w="6662" w:type="dxa"/>
            <w:gridSpan w:val="4"/>
            <w:shd w:val="clear" w:color="auto" w:fill="auto"/>
            <w:vAlign w:val="center"/>
          </w:tcPr>
          <w:p w14:paraId="2AA4A5C1" w14:textId="77777777" w:rsidR="00E85309" w:rsidRPr="0066693B" w:rsidRDefault="00E85309" w:rsidP="00C36BE9">
            <w:pPr>
              <w:pStyle w:val="a4"/>
              <w:numPr>
                <w:ilvl w:val="0"/>
                <w:numId w:val="3"/>
              </w:numPr>
              <w:spacing w:before="60" w:after="60" w:line="271" w:lineRule="auto"/>
              <w:ind w:left="680" w:hanging="680"/>
              <w:jc w:val="both"/>
              <w:rPr>
                <w:sz w:val="22"/>
                <w:szCs w:val="22"/>
              </w:rPr>
            </w:pPr>
            <w:r w:rsidRPr="0066693B">
              <w:rPr>
                <w:sz w:val="22"/>
                <w:szCs w:val="22"/>
              </w:rPr>
              <w:t>Перечень субподрядных проектных организаций, привлекаемых подрядчиком в обязательном порядке, согласовывается с Заказчиком;</w:t>
            </w:r>
          </w:p>
          <w:p w14:paraId="0977B54F" w14:textId="77777777" w:rsidR="00765221" w:rsidRPr="0066693B" w:rsidRDefault="00E85309" w:rsidP="00C36BE9">
            <w:pPr>
              <w:pStyle w:val="a4"/>
              <w:numPr>
                <w:ilvl w:val="0"/>
                <w:numId w:val="3"/>
              </w:numPr>
              <w:spacing w:before="60" w:after="60" w:line="271" w:lineRule="auto"/>
              <w:ind w:left="680" w:hanging="680"/>
              <w:jc w:val="both"/>
              <w:rPr>
                <w:sz w:val="22"/>
                <w:szCs w:val="22"/>
              </w:rPr>
            </w:pPr>
            <w:r w:rsidRPr="0066693B">
              <w:rPr>
                <w:sz w:val="22"/>
                <w:szCs w:val="22"/>
              </w:rPr>
              <w:lastRenderedPageBreak/>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2A3243" w:rsidRPr="0066693B" w14:paraId="0E0A217B" w14:textId="77777777" w:rsidTr="00C36BE9">
        <w:tc>
          <w:tcPr>
            <w:tcW w:w="426" w:type="dxa"/>
            <w:gridSpan w:val="2"/>
            <w:shd w:val="clear" w:color="auto" w:fill="auto"/>
          </w:tcPr>
          <w:p w14:paraId="729D7901" w14:textId="77777777" w:rsidR="002A3243" w:rsidRPr="0066693B" w:rsidRDefault="002A3243"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1E380829" w14:textId="77777777" w:rsidR="002A3243" w:rsidRPr="0066693B" w:rsidRDefault="004441BD" w:rsidP="001B5EC5">
            <w:pPr>
              <w:spacing w:before="60" w:after="60" w:line="271" w:lineRule="auto"/>
              <w:jc w:val="center"/>
              <w:rPr>
                <w:sz w:val="22"/>
                <w:szCs w:val="22"/>
              </w:rPr>
            </w:pPr>
            <w:r w:rsidRPr="0066693B">
              <w:rPr>
                <w:sz w:val="22"/>
                <w:szCs w:val="22"/>
              </w:rPr>
              <w:t>Исходные данные</w:t>
            </w:r>
          </w:p>
        </w:tc>
        <w:tc>
          <w:tcPr>
            <w:tcW w:w="6662" w:type="dxa"/>
            <w:gridSpan w:val="4"/>
            <w:shd w:val="clear" w:color="auto" w:fill="auto"/>
            <w:vAlign w:val="center"/>
          </w:tcPr>
          <w:p w14:paraId="669DDCD7" w14:textId="77777777" w:rsidR="00FA26D2" w:rsidRPr="0066693B" w:rsidRDefault="00FA26D2" w:rsidP="00C36BE9">
            <w:pPr>
              <w:pStyle w:val="a4"/>
              <w:numPr>
                <w:ilvl w:val="0"/>
                <w:numId w:val="4"/>
              </w:numPr>
              <w:spacing w:before="100" w:after="100" w:line="271" w:lineRule="auto"/>
              <w:ind w:left="680" w:hanging="680"/>
              <w:jc w:val="both"/>
              <w:rPr>
                <w:sz w:val="22"/>
                <w:szCs w:val="22"/>
              </w:rPr>
            </w:pPr>
            <w:r w:rsidRPr="0066693B">
              <w:rPr>
                <w:sz w:val="22"/>
                <w:szCs w:val="22"/>
              </w:rPr>
              <w:t>Характеристики транспортируемого продукта.</w:t>
            </w:r>
          </w:p>
          <w:p w14:paraId="512E1D0A" w14:textId="77777777" w:rsidR="00E126F7" w:rsidRPr="0066693B" w:rsidRDefault="00E126F7" w:rsidP="00C36BE9">
            <w:pPr>
              <w:pStyle w:val="a4"/>
              <w:numPr>
                <w:ilvl w:val="0"/>
                <w:numId w:val="4"/>
              </w:numPr>
              <w:spacing w:before="100" w:after="100" w:line="271" w:lineRule="auto"/>
              <w:ind w:left="680" w:hanging="680"/>
              <w:jc w:val="both"/>
              <w:rPr>
                <w:sz w:val="22"/>
                <w:szCs w:val="22"/>
              </w:rPr>
            </w:pPr>
            <w:r w:rsidRPr="0066693B">
              <w:rPr>
                <w:sz w:val="22"/>
                <w:szCs w:val="22"/>
              </w:rPr>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711CE8EA" w14:textId="77777777" w:rsidR="00E126F7" w:rsidRPr="0066693B" w:rsidRDefault="00E126F7" w:rsidP="00C36BE9">
            <w:pPr>
              <w:pStyle w:val="a4"/>
              <w:numPr>
                <w:ilvl w:val="0"/>
                <w:numId w:val="4"/>
              </w:numPr>
              <w:spacing w:before="100" w:after="100" w:line="271" w:lineRule="auto"/>
              <w:ind w:left="680" w:hanging="680"/>
              <w:jc w:val="both"/>
              <w:rPr>
                <w:sz w:val="22"/>
                <w:szCs w:val="22"/>
              </w:rPr>
            </w:pPr>
            <w:r w:rsidRPr="0066693B">
              <w:rPr>
                <w:sz w:val="22"/>
                <w:szCs w:val="22"/>
              </w:rPr>
              <w:t>Ситуационный план с указанием границ проектирования и ближайших существующих и перспективных производственных и иных объектов, жилой застройки и других объектов.</w:t>
            </w:r>
          </w:p>
          <w:p w14:paraId="7D204281" w14:textId="77777777" w:rsidR="00E126F7" w:rsidRPr="0066693B" w:rsidRDefault="00E126F7" w:rsidP="00C36BE9">
            <w:pPr>
              <w:pStyle w:val="a4"/>
              <w:numPr>
                <w:ilvl w:val="0"/>
                <w:numId w:val="4"/>
              </w:numPr>
              <w:spacing w:before="100" w:after="100" w:line="271" w:lineRule="auto"/>
              <w:ind w:left="680" w:hanging="680"/>
              <w:jc w:val="both"/>
              <w:rPr>
                <w:sz w:val="22"/>
                <w:szCs w:val="22"/>
              </w:rPr>
            </w:pPr>
            <w:r w:rsidRPr="0066693B">
              <w:rPr>
                <w:sz w:val="22"/>
                <w:szCs w:val="22"/>
              </w:rPr>
              <w:t xml:space="preserve">Проектные решения в части </w:t>
            </w:r>
            <w:r w:rsidR="00FA26D2" w:rsidRPr="0066693B">
              <w:rPr>
                <w:sz w:val="22"/>
                <w:szCs w:val="22"/>
              </w:rPr>
              <w:t xml:space="preserve">мероприятий по предупреждению и ликвидации разливов нефти и нефтепродуктов на акватории и территории </w:t>
            </w:r>
            <w:proofErr w:type="gramStart"/>
            <w:r w:rsidR="00FA26D2" w:rsidRPr="0066693B">
              <w:rPr>
                <w:sz w:val="22"/>
                <w:szCs w:val="22"/>
              </w:rPr>
              <w:t xml:space="preserve">порта  </w:t>
            </w:r>
            <w:r w:rsidRPr="0066693B">
              <w:rPr>
                <w:sz w:val="22"/>
                <w:szCs w:val="22"/>
              </w:rPr>
              <w:t>по</w:t>
            </w:r>
            <w:proofErr w:type="gramEnd"/>
            <w:r w:rsidRPr="0066693B">
              <w:rPr>
                <w:sz w:val="22"/>
                <w:szCs w:val="22"/>
              </w:rPr>
              <w:t xml:space="preserve"> объекту «Нефтяной терминал «Порт бухта Север»;</w:t>
            </w:r>
          </w:p>
          <w:p w14:paraId="59A44579" w14:textId="77777777" w:rsidR="004441BD" w:rsidRPr="0066693B" w:rsidRDefault="00E126F7" w:rsidP="00C36BE9">
            <w:pPr>
              <w:pStyle w:val="a4"/>
              <w:numPr>
                <w:ilvl w:val="0"/>
                <w:numId w:val="4"/>
              </w:numPr>
              <w:spacing w:before="100" w:after="100" w:line="271" w:lineRule="auto"/>
              <w:ind w:left="680" w:hanging="680"/>
              <w:jc w:val="both"/>
              <w:rPr>
                <w:sz w:val="22"/>
                <w:szCs w:val="22"/>
              </w:rPr>
            </w:pPr>
            <w:r w:rsidRPr="0066693B">
              <w:rPr>
                <w:sz w:val="22"/>
                <w:szCs w:val="22"/>
              </w:rPr>
              <w:t>Иные материалы по запросу Подрядчика, необходимые в соответствии с нормативно-технической документацией.</w:t>
            </w:r>
          </w:p>
        </w:tc>
      </w:tr>
      <w:tr w:rsidR="00D905D7" w:rsidRPr="0066693B" w14:paraId="4AF7C00B" w14:textId="77777777" w:rsidTr="00C36BE9">
        <w:tc>
          <w:tcPr>
            <w:tcW w:w="426" w:type="dxa"/>
            <w:gridSpan w:val="2"/>
            <w:shd w:val="clear" w:color="auto" w:fill="auto"/>
          </w:tcPr>
          <w:p w14:paraId="35B31C17" w14:textId="77777777" w:rsidR="00D905D7" w:rsidRPr="0066693B" w:rsidRDefault="00D905D7"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33495EDF" w14:textId="77777777" w:rsidR="00D905D7" w:rsidRPr="0066693B" w:rsidRDefault="00D905D7" w:rsidP="001B5EC5">
            <w:pPr>
              <w:spacing w:before="60" w:after="60" w:line="271" w:lineRule="auto"/>
              <w:jc w:val="center"/>
              <w:rPr>
                <w:sz w:val="22"/>
                <w:szCs w:val="22"/>
              </w:rPr>
            </w:pPr>
            <w:r w:rsidRPr="0066693B">
              <w:rPr>
                <w:sz w:val="22"/>
                <w:szCs w:val="22"/>
              </w:rPr>
              <w:t>Согласования и экспертизы проектной документации в соответствии с требованиями законодательства РФ</w:t>
            </w:r>
          </w:p>
        </w:tc>
        <w:tc>
          <w:tcPr>
            <w:tcW w:w="6662" w:type="dxa"/>
            <w:gridSpan w:val="4"/>
            <w:shd w:val="clear" w:color="auto" w:fill="auto"/>
            <w:vAlign w:val="center"/>
          </w:tcPr>
          <w:p w14:paraId="20C9538D" w14:textId="77777777" w:rsidR="00D905D7" w:rsidRPr="0066693B" w:rsidRDefault="00D905D7" w:rsidP="00C36BE9">
            <w:pPr>
              <w:pStyle w:val="a4"/>
              <w:numPr>
                <w:ilvl w:val="0"/>
                <w:numId w:val="26"/>
              </w:numPr>
              <w:spacing w:before="100" w:after="100" w:line="271" w:lineRule="auto"/>
              <w:ind w:left="680" w:hanging="680"/>
              <w:jc w:val="both"/>
              <w:rPr>
                <w:sz w:val="22"/>
                <w:szCs w:val="22"/>
              </w:rPr>
            </w:pPr>
            <w:r w:rsidRPr="0066693B">
              <w:rPr>
                <w:sz w:val="22"/>
                <w:szCs w:val="22"/>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66693B">
              <w:rPr>
                <w:sz w:val="22"/>
                <w:szCs w:val="22"/>
              </w:rPr>
              <w:t>Главгосэкспертиза</w:t>
            </w:r>
            <w:proofErr w:type="spellEnd"/>
            <w:r w:rsidRPr="0066693B">
              <w:rPr>
                <w:sz w:val="22"/>
                <w:szCs w:val="22"/>
              </w:rPr>
              <w:t xml:space="preserve"> России».</w:t>
            </w:r>
          </w:p>
          <w:p w14:paraId="66970716" w14:textId="77777777" w:rsidR="00D905D7" w:rsidRPr="0066693B" w:rsidRDefault="00D905D7" w:rsidP="00C36BE9">
            <w:pPr>
              <w:pStyle w:val="a4"/>
              <w:numPr>
                <w:ilvl w:val="0"/>
                <w:numId w:val="26"/>
              </w:numPr>
              <w:spacing w:before="100" w:after="100" w:line="271" w:lineRule="auto"/>
              <w:ind w:left="680" w:hanging="680"/>
              <w:jc w:val="both"/>
              <w:rPr>
                <w:sz w:val="22"/>
                <w:szCs w:val="22"/>
              </w:rPr>
            </w:pPr>
            <w:r w:rsidRPr="0066693B">
              <w:rPr>
                <w:sz w:val="22"/>
                <w:szCs w:val="22"/>
              </w:rPr>
              <w:t>Подрядчик обеспечивает техническое сопровождение разработанной проектной документации до получения положительн</w:t>
            </w:r>
            <w:r w:rsidR="001B69BC" w:rsidRPr="0066693B">
              <w:rPr>
                <w:sz w:val="22"/>
                <w:szCs w:val="22"/>
              </w:rPr>
              <w:t>ых</w:t>
            </w:r>
            <w:r w:rsidRPr="0066693B">
              <w:rPr>
                <w:sz w:val="22"/>
                <w:szCs w:val="22"/>
              </w:rPr>
              <w:t xml:space="preserve"> заключени</w:t>
            </w:r>
            <w:r w:rsidR="001B69BC" w:rsidRPr="0066693B">
              <w:rPr>
                <w:sz w:val="22"/>
                <w:szCs w:val="22"/>
              </w:rPr>
              <w:t>й</w:t>
            </w:r>
            <w:r w:rsidRPr="0066693B">
              <w:rPr>
                <w:sz w:val="22"/>
                <w:szCs w:val="22"/>
              </w:rPr>
              <w:t xml:space="preserve"> </w:t>
            </w:r>
            <w:r w:rsidR="001B69BC" w:rsidRPr="0066693B">
              <w:rPr>
                <w:sz w:val="22"/>
                <w:szCs w:val="22"/>
              </w:rPr>
              <w:t xml:space="preserve">Государственной экологической экспертизы и </w:t>
            </w:r>
            <w:r w:rsidRPr="0066693B">
              <w:rPr>
                <w:sz w:val="22"/>
                <w:szCs w:val="22"/>
              </w:rPr>
              <w:t>ФАУ «</w:t>
            </w:r>
            <w:proofErr w:type="spellStart"/>
            <w:r w:rsidRPr="0066693B">
              <w:rPr>
                <w:sz w:val="22"/>
                <w:szCs w:val="22"/>
              </w:rPr>
              <w:t>Главгосэкспертиза</w:t>
            </w:r>
            <w:proofErr w:type="spellEnd"/>
            <w:r w:rsidRPr="0066693B">
              <w:rPr>
                <w:sz w:val="22"/>
                <w:szCs w:val="22"/>
              </w:rPr>
              <w:t xml:space="preserve"> России» в части разработанных решений.</w:t>
            </w:r>
          </w:p>
        </w:tc>
      </w:tr>
      <w:tr w:rsidR="00CE4247" w:rsidRPr="0066693B" w14:paraId="27BBEB6B" w14:textId="77777777" w:rsidTr="00C36BE9">
        <w:tc>
          <w:tcPr>
            <w:tcW w:w="426" w:type="dxa"/>
            <w:gridSpan w:val="2"/>
            <w:shd w:val="clear" w:color="auto" w:fill="auto"/>
          </w:tcPr>
          <w:p w14:paraId="1D8F32CD" w14:textId="77777777" w:rsidR="00CE4247" w:rsidRPr="0066693B" w:rsidRDefault="00CE4247"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199C9CEB" w14:textId="77777777" w:rsidR="00CE4247" w:rsidRPr="0066693B" w:rsidRDefault="00CE4247" w:rsidP="001B5EC5">
            <w:pPr>
              <w:spacing w:before="60" w:after="60" w:line="271" w:lineRule="auto"/>
              <w:jc w:val="center"/>
              <w:rPr>
                <w:sz w:val="22"/>
                <w:szCs w:val="22"/>
              </w:rPr>
            </w:pPr>
            <w:r w:rsidRPr="0066693B">
              <w:rPr>
                <w:sz w:val="22"/>
                <w:szCs w:val="22"/>
              </w:rPr>
              <w:t>Порядок сдачи работ</w:t>
            </w:r>
          </w:p>
        </w:tc>
        <w:tc>
          <w:tcPr>
            <w:tcW w:w="6662" w:type="dxa"/>
            <w:gridSpan w:val="4"/>
            <w:shd w:val="clear" w:color="auto" w:fill="auto"/>
            <w:vAlign w:val="center"/>
          </w:tcPr>
          <w:p w14:paraId="283CB0EC" w14:textId="77777777" w:rsidR="00D905D7" w:rsidRPr="0066693B" w:rsidRDefault="00D905D7" w:rsidP="00C36BE9">
            <w:pPr>
              <w:pStyle w:val="a4"/>
              <w:numPr>
                <w:ilvl w:val="0"/>
                <w:numId w:val="25"/>
              </w:numPr>
              <w:spacing w:before="100" w:after="100" w:line="271" w:lineRule="auto"/>
              <w:ind w:left="680" w:hanging="680"/>
              <w:jc w:val="both"/>
              <w:rPr>
                <w:sz w:val="22"/>
                <w:szCs w:val="22"/>
              </w:rPr>
            </w:pPr>
            <w:r w:rsidRPr="0066693B">
              <w:rPr>
                <w:sz w:val="22"/>
                <w:szCs w:val="22"/>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3B5C2780" w14:textId="77777777" w:rsidR="002F5762" w:rsidRPr="0066693B" w:rsidRDefault="002F5762" w:rsidP="00C36BE9">
            <w:pPr>
              <w:pStyle w:val="a4"/>
              <w:numPr>
                <w:ilvl w:val="0"/>
                <w:numId w:val="25"/>
              </w:numPr>
              <w:spacing w:before="100" w:after="100" w:line="271" w:lineRule="auto"/>
              <w:ind w:left="680" w:hanging="680"/>
              <w:jc w:val="both"/>
              <w:rPr>
                <w:sz w:val="22"/>
                <w:szCs w:val="22"/>
              </w:rPr>
            </w:pPr>
            <w:r w:rsidRPr="0066693B">
              <w:rPr>
                <w:sz w:val="22"/>
                <w:szCs w:val="22"/>
              </w:rPr>
              <w:t>Один экземпляр проектной продукции выпустить в электронном формате в соответствии с приказом Минстроя России от 12.05.2017 №783/</w:t>
            </w:r>
            <w:proofErr w:type="spellStart"/>
            <w:r w:rsidRPr="0066693B">
              <w:rPr>
                <w:sz w:val="22"/>
                <w:szCs w:val="22"/>
              </w:rPr>
              <w:t>пр</w:t>
            </w:r>
            <w:proofErr w:type="spellEnd"/>
            <w:r w:rsidRPr="0066693B">
              <w:rPr>
                <w:sz w:val="22"/>
                <w:szCs w:val="22"/>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9642434" w14:textId="29B177DE" w:rsidR="00D905D7" w:rsidRPr="0066693B" w:rsidRDefault="00D905D7" w:rsidP="00C36BE9">
            <w:pPr>
              <w:pStyle w:val="a4"/>
              <w:numPr>
                <w:ilvl w:val="0"/>
                <w:numId w:val="25"/>
              </w:numPr>
              <w:spacing w:before="100" w:after="100" w:line="271" w:lineRule="auto"/>
              <w:ind w:left="680" w:hanging="680"/>
              <w:jc w:val="both"/>
              <w:rPr>
                <w:sz w:val="22"/>
                <w:szCs w:val="22"/>
              </w:rPr>
            </w:pPr>
            <w:r w:rsidRPr="0066693B">
              <w:rPr>
                <w:sz w:val="22"/>
                <w:szCs w:val="22"/>
              </w:rPr>
              <w:t xml:space="preserve">После получения положительного заключения </w:t>
            </w:r>
            <w:r w:rsidRPr="0066693B">
              <w:rPr>
                <w:sz w:val="22"/>
                <w:szCs w:val="22"/>
              </w:rPr>
              <w:br/>
              <w:t>ФАУ «</w:t>
            </w:r>
            <w:proofErr w:type="spellStart"/>
            <w:r w:rsidRPr="0066693B">
              <w:rPr>
                <w:sz w:val="22"/>
                <w:szCs w:val="22"/>
              </w:rPr>
              <w:t>Главгосэкспертиза</w:t>
            </w:r>
            <w:proofErr w:type="spellEnd"/>
            <w:r w:rsidRPr="0066693B">
              <w:rPr>
                <w:sz w:val="22"/>
                <w:szCs w:val="22"/>
              </w:rPr>
              <w:t xml:space="preserve"> России» </w:t>
            </w:r>
            <w:r w:rsidR="001B5EC5" w:rsidRPr="0066693B">
              <w:rPr>
                <w:sz w:val="22"/>
                <w:szCs w:val="22"/>
              </w:rPr>
              <w:t xml:space="preserve">Подрядчик </w:t>
            </w:r>
            <w:r w:rsidRPr="0066693B">
              <w:rPr>
                <w:sz w:val="22"/>
                <w:szCs w:val="22"/>
              </w:rPr>
              <w:t>представляет Заказчику тома рабочей документации:</w:t>
            </w:r>
          </w:p>
          <w:p w14:paraId="71CDBC66" w14:textId="77777777" w:rsidR="00D905D7" w:rsidRPr="0066693B" w:rsidRDefault="00D905D7" w:rsidP="00C36BE9">
            <w:pPr>
              <w:pStyle w:val="a4"/>
              <w:numPr>
                <w:ilvl w:val="0"/>
                <w:numId w:val="6"/>
              </w:numPr>
              <w:spacing w:before="100" w:after="100" w:line="271" w:lineRule="auto"/>
              <w:ind w:left="680" w:hanging="340"/>
              <w:jc w:val="both"/>
              <w:rPr>
                <w:sz w:val="22"/>
                <w:szCs w:val="22"/>
              </w:rPr>
            </w:pPr>
            <w:r w:rsidRPr="0066693B">
              <w:rPr>
                <w:sz w:val="22"/>
                <w:szCs w:val="22"/>
              </w:rPr>
              <w:t>два подлинных экземпляра и три копии в сброшюрованном виде на бумажных носителях;</w:t>
            </w:r>
          </w:p>
          <w:p w14:paraId="7CC18944" w14:textId="77777777" w:rsidR="00CE4247" w:rsidRPr="0066693B" w:rsidRDefault="00D905D7" w:rsidP="00C36BE9">
            <w:pPr>
              <w:pStyle w:val="a4"/>
              <w:numPr>
                <w:ilvl w:val="0"/>
                <w:numId w:val="6"/>
              </w:numPr>
              <w:spacing w:before="100" w:after="100" w:line="271" w:lineRule="auto"/>
              <w:ind w:left="680" w:hanging="340"/>
              <w:jc w:val="both"/>
              <w:rPr>
                <w:sz w:val="22"/>
                <w:szCs w:val="22"/>
              </w:rPr>
            </w:pPr>
            <w:r w:rsidRPr="0066693B">
              <w:rPr>
                <w:sz w:val="22"/>
                <w:szCs w:val="22"/>
              </w:rPr>
              <w:t>в формате разработки, а также отсканированную копию подлинного экземпляра в формате .</w:t>
            </w:r>
            <w:proofErr w:type="spellStart"/>
            <w:r w:rsidRPr="0066693B">
              <w:rPr>
                <w:sz w:val="22"/>
                <w:szCs w:val="22"/>
              </w:rPr>
              <w:t>pdf</w:t>
            </w:r>
            <w:proofErr w:type="spellEnd"/>
            <w:r w:rsidRPr="0066693B">
              <w:rPr>
                <w:sz w:val="22"/>
                <w:szCs w:val="22"/>
              </w:rPr>
              <w:t xml:space="preserve"> на электронных носителях (CD-R, DVD-дисках) в трех экземплярах.</w:t>
            </w:r>
          </w:p>
        </w:tc>
      </w:tr>
      <w:tr w:rsidR="004D6813" w:rsidRPr="0066693B" w14:paraId="36A86EFD" w14:textId="77777777" w:rsidTr="00C36BE9">
        <w:tc>
          <w:tcPr>
            <w:tcW w:w="426" w:type="dxa"/>
            <w:gridSpan w:val="2"/>
            <w:shd w:val="clear" w:color="auto" w:fill="auto"/>
          </w:tcPr>
          <w:p w14:paraId="6F432922" w14:textId="77777777" w:rsidR="004D6813" w:rsidRPr="0066693B" w:rsidRDefault="004D6813" w:rsidP="00AA4860">
            <w:pPr>
              <w:pStyle w:val="a4"/>
              <w:numPr>
                <w:ilvl w:val="0"/>
                <w:numId w:val="1"/>
              </w:numPr>
              <w:spacing w:before="60" w:after="60" w:line="271" w:lineRule="auto"/>
              <w:ind w:left="0" w:firstLine="0"/>
              <w:rPr>
                <w:sz w:val="22"/>
                <w:szCs w:val="22"/>
              </w:rPr>
            </w:pPr>
          </w:p>
        </w:tc>
        <w:tc>
          <w:tcPr>
            <w:tcW w:w="3226" w:type="dxa"/>
            <w:shd w:val="clear" w:color="auto" w:fill="auto"/>
          </w:tcPr>
          <w:p w14:paraId="7E8DDF34" w14:textId="77777777" w:rsidR="004D6813" w:rsidRPr="0066693B" w:rsidRDefault="004D6813" w:rsidP="001B5EC5">
            <w:pPr>
              <w:spacing w:before="60" w:after="60" w:line="271" w:lineRule="auto"/>
              <w:jc w:val="center"/>
              <w:rPr>
                <w:sz w:val="22"/>
                <w:szCs w:val="22"/>
              </w:rPr>
            </w:pPr>
            <w:r w:rsidRPr="0066693B">
              <w:rPr>
                <w:sz w:val="22"/>
                <w:szCs w:val="22"/>
              </w:rPr>
              <w:t>Требования к передаче материалов</w:t>
            </w:r>
          </w:p>
        </w:tc>
        <w:tc>
          <w:tcPr>
            <w:tcW w:w="6662" w:type="dxa"/>
            <w:gridSpan w:val="4"/>
            <w:shd w:val="clear" w:color="auto" w:fill="auto"/>
            <w:vAlign w:val="center"/>
          </w:tcPr>
          <w:p w14:paraId="23B8D6C9"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Текстовые документы предоставить в оригинальных форматах (MS Office 2010) и в не редактируемом формате PDF (Acrobat Reader).</w:t>
            </w:r>
          </w:p>
          <w:p w14:paraId="0514B178"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Чертежи предоставить в формате DWG (</w:t>
            </w:r>
            <w:proofErr w:type="spellStart"/>
            <w:r w:rsidRPr="0066693B">
              <w:rPr>
                <w:sz w:val="22"/>
                <w:szCs w:val="22"/>
              </w:rPr>
              <w:t>AutoCAD</w:t>
            </w:r>
            <w:proofErr w:type="spellEnd"/>
            <w:r w:rsidRPr="0066693B">
              <w:rPr>
                <w:sz w:val="22"/>
                <w:szCs w:val="22"/>
              </w:rPr>
              <w:t>) и в не редактируемом формате PDF (Acrobat Reader).</w:t>
            </w:r>
          </w:p>
          <w:p w14:paraId="05E8F0E9"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546EC37B"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384E1F4C"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281389BE"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1097FD6A"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66693B">
              <w:rPr>
                <w:sz w:val="22"/>
                <w:szCs w:val="22"/>
              </w:rPr>
              <w:t>т.п.</w:t>
            </w:r>
            <w:proofErr w:type="gramEnd"/>
            <w:r w:rsidRPr="0066693B">
              <w:rPr>
                <w:sz w:val="22"/>
                <w:szCs w:val="22"/>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1E1989C" w14:textId="77777777" w:rsidR="004D6813" w:rsidRPr="0066693B" w:rsidRDefault="004D6813" w:rsidP="00C36BE9">
            <w:pPr>
              <w:pStyle w:val="a4"/>
              <w:numPr>
                <w:ilvl w:val="0"/>
                <w:numId w:val="20"/>
              </w:numPr>
              <w:spacing w:before="100" w:after="100" w:line="271" w:lineRule="auto"/>
              <w:ind w:left="680" w:hanging="680"/>
              <w:jc w:val="both"/>
              <w:rPr>
                <w:sz w:val="22"/>
                <w:szCs w:val="22"/>
              </w:rPr>
            </w:pPr>
            <w:r w:rsidRPr="0066693B">
              <w:rPr>
                <w:sz w:val="22"/>
                <w:szCs w:val="22"/>
              </w:rPr>
              <w:t>Файлы должны нормально открываться в режиме просмотра средствами операционной системы Windows 2000/XP/Vista/7/8/10</w:t>
            </w:r>
          </w:p>
        </w:tc>
      </w:tr>
      <w:tr w:rsidR="0066693B" w:rsidRPr="0066693B" w14:paraId="03EFBF0C" w14:textId="77777777" w:rsidTr="00187C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9745" w:type="dxa"/>
            <w:gridSpan w:val="5"/>
          </w:tcPr>
          <w:p w14:paraId="61292EA8" w14:textId="7198D6C5" w:rsidR="0066693B" w:rsidRPr="0066693B" w:rsidRDefault="0066693B" w:rsidP="00895994">
            <w:pPr>
              <w:spacing w:after="0" w:line="240" w:lineRule="auto"/>
              <w:rPr>
                <w:sz w:val="22"/>
                <w:szCs w:val="22"/>
              </w:rPr>
            </w:pPr>
            <w:r w:rsidRPr="0066693B">
              <w:rPr>
                <w:sz w:val="22"/>
                <w:szCs w:val="22"/>
              </w:rPr>
              <w:t>Приложение: Приложение № 1 к Заданию на разработку проектной документации.</w:t>
            </w:r>
          </w:p>
        </w:tc>
      </w:tr>
      <w:tr w:rsidR="00D905D7" w:rsidRPr="0066693B" w14:paraId="5536B79C"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554D5236" w14:textId="77777777" w:rsidR="0066693B" w:rsidRPr="0066693B" w:rsidRDefault="0066693B" w:rsidP="00895994">
            <w:pPr>
              <w:spacing w:after="0" w:line="240" w:lineRule="auto"/>
              <w:rPr>
                <w:sz w:val="22"/>
                <w:szCs w:val="22"/>
              </w:rPr>
            </w:pPr>
          </w:p>
          <w:p w14:paraId="2AD67B7B" w14:textId="4694CB70" w:rsidR="00C36BE9" w:rsidRPr="0066693B" w:rsidRDefault="00C36BE9" w:rsidP="00895994">
            <w:pPr>
              <w:spacing w:after="0" w:line="240" w:lineRule="auto"/>
              <w:rPr>
                <w:b/>
                <w:sz w:val="22"/>
                <w:szCs w:val="22"/>
              </w:rPr>
            </w:pPr>
            <w:r w:rsidRPr="0066693B">
              <w:rPr>
                <w:b/>
                <w:sz w:val="22"/>
                <w:szCs w:val="22"/>
              </w:rPr>
              <w:t>РАЗРАБОТАЛ:</w:t>
            </w:r>
          </w:p>
          <w:p w14:paraId="5C70BBDE" w14:textId="22D76748" w:rsidR="00D905D7" w:rsidRPr="0066693B" w:rsidRDefault="00D905D7" w:rsidP="00895994">
            <w:pPr>
              <w:spacing w:after="0" w:line="240" w:lineRule="auto"/>
              <w:rPr>
                <w:sz w:val="22"/>
                <w:szCs w:val="22"/>
                <w:lang w:val="en-US"/>
              </w:rPr>
            </w:pPr>
            <w:r w:rsidRPr="0066693B">
              <w:rPr>
                <w:sz w:val="22"/>
                <w:szCs w:val="22"/>
              </w:rPr>
              <w:t>Ведущий специалист УГИП</w:t>
            </w:r>
          </w:p>
        </w:tc>
        <w:tc>
          <w:tcPr>
            <w:tcW w:w="2266" w:type="dxa"/>
          </w:tcPr>
          <w:p w14:paraId="6BE416C7" w14:textId="77777777" w:rsidR="00D905D7" w:rsidRPr="0066693B" w:rsidRDefault="00D905D7" w:rsidP="00895994">
            <w:pPr>
              <w:spacing w:after="0" w:line="240" w:lineRule="auto"/>
              <w:rPr>
                <w:i/>
                <w:sz w:val="22"/>
                <w:szCs w:val="22"/>
              </w:rPr>
            </w:pPr>
          </w:p>
        </w:tc>
        <w:tc>
          <w:tcPr>
            <w:tcW w:w="2799" w:type="dxa"/>
            <w:vAlign w:val="bottom"/>
          </w:tcPr>
          <w:p w14:paraId="284AB60C" w14:textId="77777777" w:rsidR="00D905D7" w:rsidRPr="0066693B" w:rsidRDefault="00D905D7" w:rsidP="00895994">
            <w:pPr>
              <w:spacing w:after="0" w:line="240" w:lineRule="auto"/>
              <w:rPr>
                <w:sz w:val="22"/>
                <w:szCs w:val="22"/>
              </w:rPr>
            </w:pPr>
          </w:p>
        </w:tc>
      </w:tr>
      <w:tr w:rsidR="00D905D7" w:rsidRPr="0066693B" w14:paraId="494DAB58"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F2EBFED" w14:textId="77777777" w:rsidR="00D905D7" w:rsidRPr="0066693B" w:rsidRDefault="00D905D7" w:rsidP="00895994">
            <w:pPr>
              <w:spacing w:after="60"/>
              <w:rPr>
                <w:sz w:val="22"/>
                <w:szCs w:val="22"/>
              </w:rPr>
            </w:pPr>
            <w:r w:rsidRPr="0066693B">
              <w:rPr>
                <w:sz w:val="22"/>
                <w:szCs w:val="22"/>
              </w:rPr>
              <w:t>АО «ЛЕНМОРНИИПРОЕКТ»</w:t>
            </w:r>
          </w:p>
        </w:tc>
        <w:tc>
          <w:tcPr>
            <w:tcW w:w="2266" w:type="dxa"/>
          </w:tcPr>
          <w:p w14:paraId="2F85C249" w14:textId="77777777" w:rsidR="00D905D7" w:rsidRPr="0066693B" w:rsidRDefault="00D905D7" w:rsidP="00895994">
            <w:pPr>
              <w:spacing w:after="60"/>
              <w:rPr>
                <w:sz w:val="22"/>
                <w:szCs w:val="22"/>
              </w:rPr>
            </w:pPr>
          </w:p>
        </w:tc>
        <w:tc>
          <w:tcPr>
            <w:tcW w:w="2799" w:type="dxa"/>
          </w:tcPr>
          <w:p w14:paraId="397B4688" w14:textId="77777777" w:rsidR="00D905D7" w:rsidRPr="0066693B" w:rsidRDefault="00D905D7" w:rsidP="00895994">
            <w:pPr>
              <w:spacing w:after="60"/>
              <w:rPr>
                <w:sz w:val="22"/>
                <w:szCs w:val="22"/>
              </w:rPr>
            </w:pPr>
          </w:p>
        </w:tc>
      </w:tr>
      <w:tr w:rsidR="00D905D7" w:rsidRPr="0066693B" w14:paraId="20CB6277"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43B323F0" w14:textId="593B8EAC" w:rsidR="00D905D7" w:rsidRPr="0066693B" w:rsidRDefault="00D905D7" w:rsidP="00895994">
            <w:pPr>
              <w:spacing w:after="60" w:line="240" w:lineRule="auto"/>
              <w:rPr>
                <w:i/>
                <w:sz w:val="22"/>
                <w:szCs w:val="22"/>
              </w:rPr>
            </w:pPr>
          </w:p>
        </w:tc>
        <w:tc>
          <w:tcPr>
            <w:tcW w:w="2266" w:type="dxa"/>
            <w:tcBorders>
              <w:bottom w:val="single" w:sz="4" w:space="0" w:color="auto"/>
            </w:tcBorders>
          </w:tcPr>
          <w:p w14:paraId="4A768747" w14:textId="77777777" w:rsidR="00D905D7" w:rsidRPr="0066693B" w:rsidRDefault="00D905D7" w:rsidP="00895994">
            <w:pPr>
              <w:spacing w:after="60" w:line="240" w:lineRule="auto"/>
              <w:rPr>
                <w:i/>
                <w:sz w:val="22"/>
                <w:szCs w:val="22"/>
              </w:rPr>
            </w:pPr>
          </w:p>
        </w:tc>
        <w:tc>
          <w:tcPr>
            <w:tcW w:w="2799" w:type="dxa"/>
          </w:tcPr>
          <w:p w14:paraId="40308782" w14:textId="77777777" w:rsidR="00D905D7" w:rsidRPr="0066693B" w:rsidRDefault="00D905D7" w:rsidP="00895994">
            <w:pPr>
              <w:spacing w:after="60" w:line="240" w:lineRule="auto"/>
              <w:rPr>
                <w:i/>
                <w:sz w:val="22"/>
                <w:szCs w:val="22"/>
              </w:rPr>
            </w:pPr>
            <w:proofErr w:type="gramStart"/>
            <w:r w:rsidRPr="0066693B">
              <w:rPr>
                <w:sz w:val="22"/>
                <w:szCs w:val="22"/>
              </w:rPr>
              <w:t>А.С.</w:t>
            </w:r>
            <w:proofErr w:type="gramEnd"/>
            <w:r w:rsidRPr="0066693B">
              <w:rPr>
                <w:sz w:val="22"/>
                <w:szCs w:val="22"/>
              </w:rPr>
              <w:t xml:space="preserve"> Богачев</w:t>
            </w:r>
          </w:p>
        </w:tc>
      </w:tr>
      <w:tr w:rsidR="00D905D7" w:rsidRPr="0066693B" w14:paraId="30BF7F63"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358D39B6" w14:textId="77777777" w:rsidR="00D905D7" w:rsidRPr="0066693B" w:rsidRDefault="00D905D7" w:rsidP="00895994">
            <w:pPr>
              <w:spacing w:after="0" w:line="240" w:lineRule="auto"/>
              <w:rPr>
                <w:i/>
                <w:sz w:val="22"/>
                <w:szCs w:val="22"/>
              </w:rPr>
            </w:pPr>
          </w:p>
        </w:tc>
        <w:tc>
          <w:tcPr>
            <w:tcW w:w="2266" w:type="dxa"/>
            <w:tcBorders>
              <w:top w:val="single" w:sz="4" w:space="0" w:color="auto"/>
            </w:tcBorders>
          </w:tcPr>
          <w:p w14:paraId="05EBC3BA" w14:textId="77777777" w:rsidR="00D905D7" w:rsidRPr="0066693B" w:rsidRDefault="00D905D7" w:rsidP="00895994">
            <w:pPr>
              <w:spacing w:after="0" w:line="240" w:lineRule="auto"/>
              <w:rPr>
                <w:i/>
                <w:sz w:val="22"/>
                <w:szCs w:val="22"/>
              </w:rPr>
            </w:pPr>
          </w:p>
        </w:tc>
        <w:tc>
          <w:tcPr>
            <w:tcW w:w="2799" w:type="dxa"/>
          </w:tcPr>
          <w:p w14:paraId="40C06A6C" w14:textId="77777777" w:rsidR="00D905D7" w:rsidRPr="0066693B" w:rsidRDefault="00D905D7" w:rsidP="00895994">
            <w:pPr>
              <w:spacing w:after="0" w:line="240" w:lineRule="auto"/>
              <w:rPr>
                <w:i/>
                <w:sz w:val="22"/>
                <w:szCs w:val="22"/>
              </w:rPr>
            </w:pPr>
          </w:p>
        </w:tc>
      </w:tr>
      <w:tr w:rsidR="00D905D7" w:rsidRPr="0066693B" w14:paraId="278640A6"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3D86BDC0" w14:textId="2DC787CC" w:rsidR="00D905D7" w:rsidRPr="0066693B" w:rsidRDefault="00D905D7" w:rsidP="00C36BE9">
            <w:pPr>
              <w:spacing w:after="0" w:line="240" w:lineRule="auto"/>
              <w:rPr>
                <w:sz w:val="22"/>
                <w:szCs w:val="22"/>
              </w:rPr>
            </w:pPr>
            <w:r w:rsidRPr="0066693B">
              <w:rPr>
                <w:b/>
                <w:sz w:val="22"/>
                <w:szCs w:val="22"/>
              </w:rPr>
              <w:t>СОГЛАСОВА</w:t>
            </w:r>
            <w:r w:rsidR="00C36BE9" w:rsidRPr="0066693B">
              <w:rPr>
                <w:b/>
                <w:sz w:val="22"/>
                <w:szCs w:val="22"/>
              </w:rPr>
              <w:t>Л</w:t>
            </w:r>
            <w:r w:rsidRPr="0066693B">
              <w:rPr>
                <w:b/>
                <w:sz w:val="22"/>
                <w:szCs w:val="22"/>
              </w:rPr>
              <w:t>:</w:t>
            </w:r>
          </w:p>
        </w:tc>
        <w:tc>
          <w:tcPr>
            <w:tcW w:w="2266" w:type="dxa"/>
          </w:tcPr>
          <w:p w14:paraId="752A3ED8" w14:textId="77777777" w:rsidR="00D905D7" w:rsidRPr="0066693B" w:rsidRDefault="00D905D7" w:rsidP="00895994">
            <w:pPr>
              <w:spacing w:after="0" w:line="240" w:lineRule="auto"/>
              <w:rPr>
                <w:i/>
                <w:sz w:val="22"/>
                <w:szCs w:val="22"/>
              </w:rPr>
            </w:pPr>
          </w:p>
        </w:tc>
        <w:tc>
          <w:tcPr>
            <w:tcW w:w="2799" w:type="dxa"/>
          </w:tcPr>
          <w:p w14:paraId="70B9EB56" w14:textId="77777777" w:rsidR="00D905D7" w:rsidRPr="0066693B" w:rsidRDefault="00D905D7" w:rsidP="00895994">
            <w:pPr>
              <w:spacing w:after="0" w:line="240" w:lineRule="auto"/>
              <w:rPr>
                <w:i/>
                <w:sz w:val="22"/>
                <w:szCs w:val="22"/>
              </w:rPr>
            </w:pPr>
          </w:p>
        </w:tc>
      </w:tr>
      <w:tr w:rsidR="00D905D7" w:rsidRPr="0066693B" w14:paraId="05248B32"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646AE443" w14:textId="77777777" w:rsidR="00D905D7" w:rsidRPr="0066693B" w:rsidRDefault="00D905D7" w:rsidP="00895994">
            <w:pPr>
              <w:spacing w:after="0" w:line="240" w:lineRule="auto"/>
              <w:rPr>
                <w:i/>
                <w:sz w:val="22"/>
                <w:szCs w:val="22"/>
              </w:rPr>
            </w:pPr>
          </w:p>
        </w:tc>
        <w:tc>
          <w:tcPr>
            <w:tcW w:w="2266" w:type="dxa"/>
          </w:tcPr>
          <w:p w14:paraId="73C3D4E0" w14:textId="77777777" w:rsidR="00D905D7" w:rsidRPr="0066693B" w:rsidRDefault="00D905D7" w:rsidP="00895994">
            <w:pPr>
              <w:spacing w:after="0" w:line="240" w:lineRule="auto"/>
              <w:rPr>
                <w:i/>
                <w:sz w:val="22"/>
                <w:szCs w:val="22"/>
              </w:rPr>
            </w:pPr>
          </w:p>
        </w:tc>
        <w:tc>
          <w:tcPr>
            <w:tcW w:w="2799" w:type="dxa"/>
          </w:tcPr>
          <w:p w14:paraId="3ACA7CDA" w14:textId="77777777" w:rsidR="00D905D7" w:rsidRPr="0066693B" w:rsidRDefault="00D905D7" w:rsidP="00895994">
            <w:pPr>
              <w:spacing w:after="0" w:line="240" w:lineRule="auto"/>
              <w:rPr>
                <w:i/>
                <w:sz w:val="22"/>
                <w:szCs w:val="22"/>
              </w:rPr>
            </w:pPr>
          </w:p>
        </w:tc>
      </w:tr>
      <w:tr w:rsidR="00D905D7" w:rsidRPr="0066693B" w14:paraId="0227B745"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65FCA207" w14:textId="77777777" w:rsidR="00D905D7" w:rsidRPr="0066693B" w:rsidRDefault="00D905D7" w:rsidP="00895994">
            <w:pPr>
              <w:spacing w:after="0" w:line="240" w:lineRule="auto"/>
              <w:rPr>
                <w:sz w:val="22"/>
                <w:szCs w:val="22"/>
              </w:rPr>
            </w:pPr>
            <w:r w:rsidRPr="0066693B">
              <w:rPr>
                <w:sz w:val="22"/>
                <w:szCs w:val="22"/>
              </w:rPr>
              <w:t xml:space="preserve">Главный инженер </w:t>
            </w:r>
          </w:p>
        </w:tc>
        <w:tc>
          <w:tcPr>
            <w:tcW w:w="2266" w:type="dxa"/>
          </w:tcPr>
          <w:p w14:paraId="27E0CE78" w14:textId="77777777" w:rsidR="00D905D7" w:rsidRPr="0066693B" w:rsidRDefault="00D905D7" w:rsidP="00895994">
            <w:pPr>
              <w:spacing w:after="0" w:line="240" w:lineRule="auto"/>
              <w:rPr>
                <w:i/>
                <w:sz w:val="22"/>
                <w:szCs w:val="22"/>
              </w:rPr>
            </w:pPr>
          </w:p>
        </w:tc>
        <w:tc>
          <w:tcPr>
            <w:tcW w:w="2799" w:type="dxa"/>
            <w:vAlign w:val="bottom"/>
          </w:tcPr>
          <w:p w14:paraId="765DA8F5" w14:textId="77777777" w:rsidR="00D905D7" w:rsidRPr="0066693B" w:rsidRDefault="00D905D7" w:rsidP="00895994">
            <w:pPr>
              <w:spacing w:after="0" w:line="240" w:lineRule="auto"/>
              <w:rPr>
                <w:sz w:val="22"/>
                <w:szCs w:val="22"/>
              </w:rPr>
            </w:pPr>
          </w:p>
        </w:tc>
      </w:tr>
      <w:tr w:rsidR="00D905D7" w:rsidRPr="0066693B" w14:paraId="21FB575B"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48AE73B6" w14:textId="77777777" w:rsidR="00D905D7" w:rsidRPr="0066693B" w:rsidRDefault="00D905D7" w:rsidP="00895994">
            <w:pPr>
              <w:spacing w:after="60"/>
              <w:rPr>
                <w:sz w:val="22"/>
                <w:szCs w:val="22"/>
              </w:rPr>
            </w:pPr>
            <w:r w:rsidRPr="0066693B">
              <w:rPr>
                <w:sz w:val="22"/>
                <w:szCs w:val="22"/>
              </w:rPr>
              <w:t>АО «ЛЕНМОРНИИПРОЕКТ»</w:t>
            </w:r>
          </w:p>
        </w:tc>
        <w:tc>
          <w:tcPr>
            <w:tcW w:w="2266" w:type="dxa"/>
          </w:tcPr>
          <w:p w14:paraId="6799D5F3" w14:textId="77777777" w:rsidR="00D905D7" w:rsidRPr="0066693B" w:rsidRDefault="00D905D7" w:rsidP="00895994">
            <w:pPr>
              <w:spacing w:after="60"/>
              <w:rPr>
                <w:sz w:val="22"/>
                <w:szCs w:val="22"/>
              </w:rPr>
            </w:pPr>
          </w:p>
        </w:tc>
        <w:tc>
          <w:tcPr>
            <w:tcW w:w="2799" w:type="dxa"/>
          </w:tcPr>
          <w:p w14:paraId="13B1AB0A" w14:textId="77777777" w:rsidR="00D905D7" w:rsidRPr="0066693B" w:rsidRDefault="00D905D7" w:rsidP="00895994">
            <w:pPr>
              <w:spacing w:after="60"/>
              <w:rPr>
                <w:sz w:val="22"/>
                <w:szCs w:val="22"/>
              </w:rPr>
            </w:pPr>
          </w:p>
        </w:tc>
      </w:tr>
      <w:tr w:rsidR="00D905D7" w:rsidRPr="0066693B" w14:paraId="3E067F63"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425304CB" w14:textId="5AB1724D" w:rsidR="00D905D7" w:rsidRPr="0066693B" w:rsidRDefault="00D905D7" w:rsidP="00895994">
            <w:pPr>
              <w:spacing w:after="60" w:line="240" w:lineRule="auto"/>
              <w:rPr>
                <w:i/>
                <w:sz w:val="22"/>
                <w:szCs w:val="22"/>
              </w:rPr>
            </w:pPr>
          </w:p>
        </w:tc>
        <w:tc>
          <w:tcPr>
            <w:tcW w:w="2266" w:type="dxa"/>
            <w:tcBorders>
              <w:bottom w:val="single" w:sz="4" w:space="0" w:color="auto"/>
            </w:tcBorders>
          </w:tcPr>
          <w:p w14:paraId="05EBA535" w14:textId="77777777" w:rsidR="00D905D7" w:rsidRPr="0066693B" w:rsidRDefault="00D905D7" w:rsidP="00895994">
            <w:pPr>
              <w:spacing w:after="60" w:line="240" w:lineRule="auto"/>
              <w:rPr>
                <w:i/>
                <w:sz w:val="22"/>
                <w:szCs w:val="22"/>
              </w:rPr>
            </w:pPr>
          </w:p>
        </w:tc>
        <w:tc>
          <w:tcPr>
            <w:tcW w:w="2799" w:type="dxa"/>
          </w:tcPr>
          <w:p w14:paraId="3C2DA457" w14:textId="77777777" w:rsidR="00D905D7" w:rsidRPr="0066693B" w:rsidRDefault="00D905D7" w:rsidP="00895994">
            <w:pPr>
              <w:spacing w:after="60" w:line="240" w:lineRule="auto"/>
              <w:rPr>
                <w:i/>
                <w:sz w:val="22"/>
                <w:szCs w:val="22"/>
              </w:rPr>
            </w:pPr>
            <w:r w:rsidRPr="0066693B">
              <w:rPr>
                <w:sz w:val="22"/>
                <w:szCs w:val="22"/>
              </w:rPr>
              <w:t>А.А. Терновой</w:t>
            </w:r>
          </w:p>
        </w:tc>
      </w:tr>
      <w:tr w:rsidR="00D905D7" w:rsidRPr="0066693B" w14:paraId="7383DDE1"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1A51D461" w14:textId="77777777" w:rsidR="00D905D7" w:rsidRPr="0066693B" w:rsidRDefault="00D905D7" w:rsidP="00895994">
            <w:pPr>
              <w:spacing w:after="60" w:line="240" w:lineRule="auto"/>
              <w:rPr>
                <w:sz w:val="22"/>
                <w:szCs w:val="22"/>
              </w:rPr>
            </w:pPr>
          </w:p>
        </w:tc>
        <w:tc>
          <w:tcPr>
            <w:tcW w:w="2266" w:type="dxa"/>
            <w:tcBorders>
              <w:top w:val="single" w:sz="4" w:space="0" w:color="auto"/>
            </w:tcBorders>
          </w:tcPr>
          <w:p w14:paraId="504D57CB" w14:textId="77777777" w:rsidR="00D905D7" w:rsidRPr="0066693B" w:rsidRDefault="00D905D7" w:rsidP="00895994">
            <w:pPr>
              <w:spacing w:after="60" w:line="240" w:lineRule="auto"/>
              <w:rPr>
                <w:i/>
                <w:sz w:val="22"/>
                <w:szCs w:val="22"/>
              </w:rPr>
            </w:pPr>
          </w:p>
        </w:tc>
        <w:tc>
          <w:tcPr>
            <w:tcW w:w="2799" w:type="dxa"/>
          </w:tcPr>
          <w:p w14:paraId="422DD652" w14:textId="77777777" w:rsidR="00D905D7" w:rsidRPr="0066693B" w:rsidRDefault="00D905D7" w:rsidP="00895994">
            <w:pPr>
              <w:spacing w:after="60" w:line="240" w:lineRule="auto"/>
              <w:rPr>
                <w:sz w:val="22"/>
                <w:szCs w:val="22"/>
              </w:rPr>
            </w:pPr>
          </w:p>
        </w:tc>
      </w:tr>
      <w:tr w:rsidR="00D905D7" w:rsidRPr="0066693B" w14:paraId="4FFD39B0"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4E3F5A1" w14:textId="77777777" w:rsidR="00D905D7" w:rsidRPr="0066693B" w:rsidRDefault="00D905D7" w:rsidP="00895994">
            <w:pPr>
              <w:spacing w:after="60" w:line="240" w:lineRule="auto"/>
              <w:rPr>
                <w:sz w:val="22"/>
                <w:szCs w:val="22"/>
              </w:rPr>
            </w:pPr>
            <w:r w:rsidRPr="0066693B">
              <w:rPr>
                <w:sz w:val="22"/>
                <w:szCs w:val="22"/>
              </w:rPr>
              <w:t>Главный инженер проекта</w:t>
            </w:r>
          </w:p>
        </w:tc>
        <w:tc>
          <w:tcPr>
            <w:tcW w:w="2266" w:type="dxa"/>
          </w:tcPr>
          <w:p w14:paraId="5852E2C0" w14:textId="77777777" w:rsidR="00D905D7" w:rsidRPr="0066693B" w:rsidRDefault="00D905D7" w:rsidP="00895994">
            <w:pPr>
              <w:spacing w:after="60" w:line="240" w:lineRule="auto"/>
              <w:rPr>
                <w:i/>
                <w:sz w:val="22"/>
                <w:szCs w:val="22"/>
              </w:rPr>
            </w:pPr>
          </w:p>
        </w:tc>
        <w:tc>
          <w:tcPr>
            <w:tcW w:w="2799" w:type="dxa"/>
          </w:tcPr>
          <w:p w14:paraId="7ED1C19A" w14:textId="77777777" w:rsidR="00D905D7" w:rsidRPr="0066693B" w:rsidRDefault="00D905D7" w:rsidP="00895994">
            <w:pPr>
              <w:spacing w:after="60" w:line="240" w:lineRule="auto"/>
              <w:rPr>
                <w:sz w:val="22"/>
                <w:szCs w:val="22"/>
              </w:rPr>
            </w:pPr>
          </w:p>
        </w:tc>
      </w:tr>
      <w:tr w:rsidR="00D905D7" w:rsidRPr="0066693B" w14:paraId="0B7BF0FE"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409B01CF" w14:textId="77777777" w:rsidR="00D905D7" w:rsidRPr="0066693B" w:rsidRDefault="00D905D7" w:rsidP="00895994">
            <w:pPr>
              <w:spacing w:after="60" w:line="240" w:lineRule="auto"/>
              <w:rPr>
                <w:sz w:val="22"/>
                <w:szCs w:val="22"/>
              </w:rPr>
            </w:pPr>
            <w:r w:rsidRPr="0066693B">
              <w:rPr>
                <w:sz w:val="22"/>
                <w:szCs w:val="22"/>
              </w:rPr>
              <w:t>АО «ЛЕНМОРНИИПРОЕКТ»</w:t>
            </w:r>
          </w:p>
        </w:tc>
        <w:tc>
          <w:tcPr>
            <w:tcW w:w="2266" w:type="dxa"/>
          </w:tcPr>
          <w:p w14:paraId="15A1391E" w14:textId="77777777" w:rsidR="00D905D7" w:rsidRPr="0066693B" w:rsidRDefault="00D905D7" w:rsidP="00895994">
            <w:pPr>
              <w:spacing w:after="60" w:line="240" w:lineRule="auto"/>
              <w:rPr>
                <w:i/>
                <w:sz w:val="22"/>
                <w:szCs w:val="22"/>
              </w:rPr>
            </w:pPr>
          </w:p>
        </w:tc>
        <w:tc>
          <w:tcPr>
            <w:tcW w:w="2799" w:type="dxa"/>
          </w:tcPr>
          <w:p w14:paraId="65190259" w14:textId="77777777" w:rsidR="00D905D7" w:rsidRPr="0066693B" w:rsidRDefault="00D905D7" w:rsidP="00895994">
            <w:pPr>
              <w:spacing w:after="60" w:line="240" w:lineRule="auto"/>
              <w:rPr>
                <w:sz w:val="22"/>
                <w:szCs w:val="22"/>
              </w:rPr>
            </w:pPr>
          </w:p>
        </w:tc>
      </w:tr>
      <w:tr w:rsidR="00D905D7" w:rsidRPr="0066693B" w14:paraId="3262BF33" w14:textId="77777777" w:rsidTr="00C36B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CD8FFE4" w14:textId="647AE1F7" w:rsidR="00D905D7" w:rsidRPr="0066693B" w:rsidRDefault="00D905D7" w:rsidP="00895994">
            <w:pPr>
              <w:spacing w:after="60" w:line="240" w:lineRule="auto"/>
              <w:rPr>
                <w:sz w:val="22"/>
                <w:szCs w:val="22"/>
              </w:rPr>
            </w:pPr>
          </w:p>
        </w:tc>
        <w:tc>
          <w:tcPr>
            <w:tcW w:w="2266" w:type="dxa"/>
            <w:tcBorders>
              <w:bottom w:val="single" w:sz="4" w:space="0" w:color="auto"/>
            </w:tcBorders>
          </w:tcPr>
          <w:p w14:paraId="1BDD8979" w14:textId="77777777" w:rsidR="00D905D7" w:rsidRPr="0066693B" w:rsidRDefault="00D905D7" w:rsidP="00895994">
            <w:pPr>
              <w:spacing w:after="60" w:line="240" w:lineRule="auto"/>
              <w:rPr>
                <w:i/>
                <w:sz w:val="22"/>
                <w:szCs w:val="22"/>
              </w:rPr>
            </w:pPr>
          </w:p>
        </w:tc>
        <w:tc>
          <w:tcPr>
            <w:tcW w:w="2799" w:type="dxa"/>
          </w:tcPr>
          <w:p w14:paraId="1CEFB0EA" w14:textId="77777777" w:rsidR="00D905D7" w:rsidRPr="0066693B" w:rsidRDefault="00D905D7" w:rsidP="00895994">
            <w:pPr>
              <w:spacing w:after="60" w:line="240" w:lineRule="auto"/>
              <w:rPr>
                <w:sz w:val="22"/>
                <w:szCs w:val="22"/>
              </w:rPr>
            </w:pPr>
            <w:proofErr w:type="gramStart"/>
            <w:r w:rsidRPr="0066693B">
              <w:rPr>
                <w:sz w:val="22"/>
                <w:szCs w:val="22"/>
              </w:rPr>
              <w:t>А.Ю.</w:t>
            </w:r>
            <w:proofErr w:type="gramEnd"/>
            <w:r w:rsidRPr="0066693B">
              <w:rPr>
                <w:sz w:val="22"/>
                <w:szCs w:val="22"/>
              </w:rPr>
              <w:t xml:space="preserve"> Талызин</w:t>
            </w:r>
          </w:p>
        </w:tc>
      </w:tr>
    </w:tbl>
    <w:p w14:paraId="114DD83A" w14:textId="77777777" w:rsidR="00B55489" w:rsidRPr="0066693B" w:rsidRDefault="00B55489" w:rsidP="002A3243">
      <w:pPr>
        <w:tabs>
          <w:tab w:val="left" w:pos="2327"/>
        </w:tabs>
        <w:rPr>
          <w:sz w:val="22"/>
          <w:szCs w:val="22"/>
        </w:rPr>
      </w:pPr>
    </w:p>
    <w:sectPr w:rsidR="00B55489" w:rsidRPr="0066693B" w:rsidSect="008948FD">
      <w:footerReference w:type="default" r:id="rId9"/>
      <w:pgSz w:w="11906" w:h="16838" w:code="9"/>
      <w:pgMar w:top="568"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AF9FE" w14:textId="77777777" w:rsidR="00E80603" w:rsidRDefault="00E80603" w:rsidP="00A41D38">
      <w:pPr>
        <w:spacing w:after="0" w:line="240" w:lineRule="auto"/>
      </w:pPr>
      <w:r>
        <w:separator/>
      </w:r>
    </w:p>
  </w:endnote>
  <w:endnote w:type="continuationSeparator" w:id="0">
    <w:p w14:paraId="032F956A" w14:textId="77777777" w:rsidR="00E80603" w:rsidRDefault="00E80603"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5D99" w14:textId="77777777" w:rsidR="00F65BE7" w:rsidRDefault="00BA6BA6" w:rsidP="00BB07DD">
    <w:pPr>
      <w:pStyle w:val="a6"/>
      <w:jc w:val="right"/>
    </w:pPr>
    <w:r>
      <w:fldChar w:fldCharType="begin"/>
    </w:r>
    <w:r w:rsidR="00F65BE7">
      <w:instrText>PAGE   \* MERGEFORMAT</w:instrText>
    </w:r>
    <w:r>
      <w:fldChar w:fldCharType="separate"/>
    </w:r>
    <w:r w:rsidR="001B5EC5">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685F" w14:textId="77777777" w:rsidR="00E80603" w:rsidRDefault="00E80603" w:rsidP="00A41D38">
      <w:pPr>
        <w:spacing w:after="0" w:line="240" w:lineRule="auto"/>
      </w:pPr>
      <w:r>
        <w:separator/>
      </w:r>
    </w:p>
  </w:footnote>
  <w:footnote w:type="continuationSeparator" w:id="0">
    <w:p w14:paraId="11918EC1" w14:textId="77777777" w:rsidR="00E80603" w:rsidRDefault="00E80603" w:rsidP="00A41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2" w15:restartNumberingAfterBreak="0">
    <w:nsid w:val="1081504A"/>
    <w:multiLevelType w:val="hybridMultilevel"/>
    <w:tmpl w:val="BD4CA622"/>
    <w:lvl w:ilvl="0" w:tplc="414A2EAA">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958E7"/>
    <w:multiLevelType w:val="hybridMultilevel"/>
    <w:tmpl w:val="144266E2"/>
    <w:lvl w:ilvl="0" w:tplc="F35E1580">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0653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625A1"/>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3D20F3"/>
    <w:multiLevelType w:val="hybridMultilevel"/>
    <w:tmpl w:val="0AFA7960"/>
    <w:lvl w:ilvl="0" w:tplc="B372C8D4">
      <w:start w:val="1"/>
      <w:numFmt w:val="decimal"/>
      <w:lvlText w:val="1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E63A1"/>
    <w:multiLevelType w:val="hybridMultilevel"/>
    <w:tmpl w:val="D5243E0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B5148"/>
    <w:multiLevelType w:val="hybridMultilevel"/>
    <w:tmpl w:val="B552A5DE"/>
    <w:lvl w:ilvl="0" w:tplc="1AB02C44">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490645"/>
    <w:multiLevelType w:val="hybridMultilevel"/>
    <w:tmpl w:val="48D6985C"/>
    <w:lvl w:ilvl="0" w:tplc="C606471C">
      <w:start w:val="1"/>
      <w:numFmt w:val="decimal"/>
      <w:lvlText w:val="1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F57F98"/>
    <w:multiLevelType w:val="hybridMultilevel"/>
    <w:tmpl w:val="3C6C6FB8"/>
    <w:lvl w:ilvl="0" w:tplc="30B63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2C35E8"/>
    <w:multiLevelType w:val="hybridMultilevel"/>
    <w:tmpl w:val="13B68C16"/>
    <w:lvl w:ilvl="0" w:tplc="22185A6E">
      <w:start w:val="1"/>
      <w:numFmt w:val="decimal"/>
      <w:lvlText w:val="16.%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8" w15:restartNumberingAfterBreak="0">
    <w:nsid w:val="485527AC"/>
    <w:multiLevelType w:val="hybridMultilevel"/>
    <w:tmpl w:val="3988694E"/>
    <w:lvl w:ilvl="0" w:tplc="CE08C49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923B3D"/>
    <w:multiLevelType w:val="hybridMultilevel"/>
    <w:tmpl w:val="43EAC214"/>
    <w:lvl w:ilvl="0" w:tplc="78C0E628">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9C6BB7"/>
    <w:multiLevelType w:val="hybridMultilevel"/>
    <w:tmpl w:val="5BD0AA96"/>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5479CE"/>
    <w:multiLevelType w:val="hybridMultilevel"/>
    <w:tmpl w:val="AF8C31C2"/>
    <w:lvl w:ilvl="0" w:tplc="A5DA3BD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CB5D2E"/>
    <w:multiLevelType w:val="hybridMultilevel"/>
    <w:tmpl w:val="92AC65D6"/>
    <w:lvl w:ilvl="0" w:tplc="4E5A6B1C">
      <w:start w:val="1"/>
      <w:numFmt w:val="decimal"/>
      <w:lvlText w:val="16.2.%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AB5265"/>
    <w:multiLevelType w:val="hybridMultilevel"/>
    <w:tmpl w:val="54C0BCF4"/>
    <w:lvl w:ilvl="0" w:tplc="E2D6B01A">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CE6454"/>
    <w:multiLevelType w:val="hybridMultilevel"/>
    <w:tmpl w:val="59D80B12"/>
    <w:lvl w:ilvl="0" w:tplc="8918DABE">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741289"/>
    <w:multiLevelType w:val="hybridMultilevel"/>
    <w:tmpl w:val="2E782928"/>
    <w:lvl w:ilvl="0" w:tplc="B48A859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A63634"/>
    <w:multiLevelType w:val="hybridMultilevel"/>
    <w:tmpl w:val="8C2E4756"/>
    <w:lvl w:ilvl="0" w:tplc="E28CC964">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0545AF"/>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487444"/>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0F14CD"/>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2A195A"/>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E815E2"/>
    <w:multiLevelType w:val="hybridMultilevel"/>
    <w:tmpl w:val="887C9960"/>
    <w:lvl w:ilvl="0" w:tplc="08529F0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59276D"/>
    <w:multiLevelType w:val="hybridMultilevel"/>
    <w:tmpl w:val="B032F4C8"/>
    <w:lvl w:ilvl="0" w:tplc="7E76F87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5E640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C82F81"/>
    <w:multiLevelType w:val="hybridMultilevel"/>
    <w:tmpl w:val="3B92C124"/>
    <w:lvl w:ilvl="0" w:tplc="126AE470">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7"/>
  </w:num>
  <w:num w:numId="3">
    <w:abstractNumId w:val="30"/>
  </w:num>
  <w:num w:numId="4">
    <w:abstractNumId w:val="23"/>
  </w:num>
  <w:num w:numId="5">
    <w:abstractNumId w:val="22"/>
  </w:num>
  <w:num w:numId="6">
    <w:abstractNumId w:val="33"/>
  </w:num>
  <w:num w:numId="7">
    <w:abstractNumId w:val="9"/>
  </w:num>
  <w:num w:numId="8">
    <w:abstractNumId w:val="12"/>
  </w:num>
  <w:num w:numId="9">
    <w:abstractNumId w:val="21"/>
  </w:num>
  <w:num w:numId="10">
    <w:abstractNumId w:val="15"/>
  </w:num>
  <w:num w:numId="11">
    <w:abstractNumId w:val="36"/>
  </w:num>
  <w:num w:numId="12">
    <w:abstractNumId w:val="13"/>
  </w:num>
  <w:num w:numId="13">
    <w:abstractNumId w:val="5"/>
  </w:num>
  <w:num w:numId="14">
    <w:abstractNumId w:val="39"/>
  </w:num>
  <w:num w:numId="15">
    <w:abstractNumId w:val="27"/>
  </w:num>
  <w:num w:numId="16">
    <w:abstractNumId w:val="11"/>
  </w:num>
  <w:num w:numId="17">
    <w:abstractNumId w:val="1"/>
  </w:num>
  <w:num w:numId="18">
    <w:abstractNumId w:val="3"/>
  </w:num>
  <w:num w:numId="19">
    <w:abstractNumId w:val="20"/>
  </w:num>
  <w:num w:numId="20">
    <w:abstractNumId w:val="26"/>
  </w:num>
  <w:num w:numId="21">
    <w:abstractNumId w:val="2"/>
  </w:num>
  <w:num w:numId="22">
    <w:abstractNumId w:val="28"/>
  </w:num>
  <w:num w:numId="23">
    <w:abstractNumId w:val="6"/>
  </w:num>
  <w:num w:numId="24">
    <w:abstractNumId w:val="37"/>
  </w:num>
  <w:num w:numId="25">
    <w:abstractNumId w:val="4"/>
  </w:num>
  <w:num w:numId="26">
    <w:abstractNumId w:val="25"/>
  </w:num>
  <w:num w:numId="27">
    <w:abstractNumId w:val="29"/>
  </w:num>
  <w:num w:numId="28">
    <w:abstractNumId w:val="7"/>
  </w:num>
  <w:num w:numId="29">
    <w:abstractNumId w:val="35"/>
  </w:num>
  <w:num w:numId="30">
    <w:abstractNumId w:val="18"/>
  </w:num>
  <w:num w:numId="31">
    <w:abstractNumId w:val="16"/>
  </w:num>
  <w:num w:numId="32">
    <w:abstractNumId w:val="14"/>
  </w:num>
  <w:num w:numId="33">
    <w:abstractNumId w:val="19"/>
  </w:num>
  <w:num w:numId="34">
    <w:abstractNumId w:val="8"/>
  </w:num>
  <w:num w:numId="35">
    <w:abstractNumId w:val="34"/>
  </w:num>
  <w:num w:numId="36">
    <w:abstractNumId w:val="32"/>
  </w:num>
  <w:num w:numId="37">
    <w:abstractNumId w:val="31"/>
  </w:num>
  <w:num w:numId="38">
    <w:abstractNumId w:val="38"/>
  </w:num>
  <w:num w:numId="39">
    <w:abstractNumId w:val="10"/>
  </w:num>
  <w:num w:numId="4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0A5"/>
    <w:rsid w:val="00010566"/>
    <w:rsid w:val="000141ED"/>
    <w:rsid w:val="00014C3E"/>
    <w:rsid w:val="00017F87"/>
    <w:rsid w:val="00020B74"/>
    <w:rsid w:val="00027AA9"/>
    <w:rsid w:val="0003166A"/>
    <w:rsid w:val="000335AE"/>
    <w:rsid w:val="000405A9"/>
    <w:rsid w:val="000412D5"/>
    <w:rsid w:val="0005458A"/>
    <w:rsid w:val="00057E22"/>
    <w:rsid w:val="00071FD8"/>
    <w:rsid w:val="000726AD"/>
    <w:rsid w:val="00073D4E"/>
    <w:rsid w:val="0008294A"/>
    <w:rsid w:val="00085D52"/>
    <w:rsid w:val="00092400"/>
    <w:rsid w:val="00097C93"/>
    <w:rsid w:val="000B19CC"/>
    <w:rsid w:val="000C3035"/>
    <w:rsid w:val="000D286E"/>
    <w:rsid w:val="000D54D2"/>
    <w:rsid w:val="000D6D79"/>
    <w:rsid w:val="000E3CF8"/>
    <w:rsid w:val="000E44A1"/>
    <w:rsid w:val="000E4738"/>
    <w:rsid w:val="000E6D5D"/>
    <w:rsid w:val="000F1ECD"/>
    <w:rsid w:val="000F5DF0"/>
    <w:rsid w:val="00112B53"/>
    <w:rsid w:val="00113FEA"/>
    <w:rsid w:val="001208DE"/>
    <w:rsid w:val="0012236D"/>
    <w:rsid w:val="00135496"/>
    <w:rsid w:val="0014576F"/>
    <w:rsid w:val="00146F61"/>
    <w:rsid w:val="001525A3"/>
    <w:rsid w:val="00152CEB"/>
    <w:rsid w:val="001546F4"/>
    <w:rsid w:val="00163D31"/>
    <w:rsid w:val="00164A4D"/>
    <w:rsid w:val="0017407F"/>
    <w:rsid w:val="00181146"/>
    <w:rsid w:val="00186492"/>
    <w:rsid w:val="00197101"/>
    <w:rsid w:val="001A1584"/>
    <w:rsid w:val="001A60DD"/>
    <w:rsid w:val="001B3A78"/>
    <w:rsid w:val="001B457E"/>
    <w:rsid w:val="001B5EC5"/>
    <w:rsid w:val="001B69BC"/>
    <w:rsid w:val="001C1BC3"/>
    <w:rsid w:val="001C3E63"/>
    <w:rsid w:val="001C64EA"/>
    <w:rsid w:val="001D4F0A"/>
    <w:rsid w:val="001D58C9"/>
    <w:rsid w:val="001E1392"/>
    <w:rsid w:val="001E1538"/>
    <w:rsid w:val="001E29AA"/>
    <w:rsid w:val="001E2D74"/>
    <w:rsid w:val="001E2EDC"/>
    <w:rsid w:val="001E58D2"/>
    <w:rsid w:val="00216C51"/>
    <w:rsid w:val="0022314A"/>
    <w:rsid w:val="00226382"/>
    <w:rsid w:val="00236061"/>
    <w:rsid w:val="00242FB5"/>
    <w:rsid w:val="002430D5"/>
    <w:rsid w:val="002436B0"/>
    <w:rsid w:val="00245AE6"/>
    <w:rsid w:val="00251507"/>
    <w:rsid w:val="00253098"/>
    <w:rsid w:val="00265CA6"/>
    <w:rsid w:val="00267569"/>
    <w:rsid w:val="00271752"/>
    <w:rsid w:val="00271A5B"/>
    <w:rsid w:val="00275F80"/>
    <w:rsid w:val="002769BD"/>
    <w:rsid w:val="002775B1"/>
    <w:rsid w:val="00280BB8"/>
    <w:rsid w:val="002879F3"/>
    <w:rsid w:val="00295BE8"/>
    <w:rsid w:val="002A3243"/>
    <w:rsid w:val="002A4192"/>
    <w:rsid w:val="002A7A52"/>
    <w:rsid w:val="002B1A19"/>
    <w:rsid w:val="002C0B97"/>
    <w:rsid w:val="002D0539"/>
    <w:rsid w:val="002D197C"/>
    <w:rsid w:val="002D4E25"/>
    <w:rsid w:val="002E09CF"/>
    <w:rsid w:val="002E383D"/>
    <w:rsid w:val="002E5D46"/>
    <w:rsid w:val="002F1AE7"/>
    <w:rsid w:val="002F2BBC"/>
    <w:rsid w:val="002F3A25"/>
    <w:rsid w:val="002F5762"/>
    <w:rsid w:val="003020E1"/>
    <w:rsid w:val="003139F0"/>
    <w:rsid w:val="003241CB"/>
    <w:rsid w:val="00326587"/>
    <w:rsid w:val="00327982"/>
    <w:rsid w:val="00343397"/>
    <w:rsid w:val="00343D84"/>
    <w:rsid w:val="0035029A"/>
    <w:rsid w:val="00356D6E"/>
    <w:rsid w:val="00361B50"/>
    <w:rsid w:val="00364812"/>
    <w:rsid w:val="00370D54"/>
    <w:rsid w:val="0037400A"/>
    <w:rsid w:val="0037486D"/>
    <w:rsid w:val="003767E2"/>
    <w:rsid w:val="003A1E30"/>
    <w:rsid w:val="003A62E2"/>
    <w:rsid w:val="003A703A"/>
    <w:rsid w:val="003B62C4"/>
    <w:rsid w:val="003B69B2"/>
    <w:rsid w:val="003B76C9"/>
    <w:rsid w:val="003C1260"/>
    <w:rsid w:val="003C49C1"/>
    <w:rsid w:val="003D57FB"/>
    <w:rsid w:val="004038A4"/>
    <w:rsid w:val="00405349"/>
    <w:rsid w:val="004075E0"/>
    <w:rsid w:val="00411E33"/>
    <w:rsid w:val="00414583"/>
    <w:rsid w:val="004149C5"/>
    <w:rsid w:val="00432924"/>
    <w:rsid w:val="004441BD"/>
    <w:rsid w:val="00446268"/>
    <w:rsid w:val="00446882"/>
    <w:rsid w:val="00456C3B"/>
    <w:rsid w:val="00467153"/>
    <w:rsid w:val="00467E3E"/>
    <w:rsid w:val="004721D0"/>
    <w:rsid w:val="00475EAA"/>
    <w:rsid w:val="0048479F"/>
    <w:rsid w:val="004937A4"/>
    <w:rsid w:val="004949F2"/>
    <w:rsid w:val="0049595E"/>
    <w:rsid w:val="00495EA4"/>
    <w:rsid w:val="004970A5"/>
    <w:rsid w:val="004979E7"/>
    <w:rsid w:val="004B00DC"/>
    <w:rsid w:val="004B038E"/>
    <w:rsid w:val="004B7FAA"/>
    <w:rsid w:val="004C2810"/>
    <w:rsid w:val="004C525A"/>
    <w:rsid w:val="004C5777"/>
    <w:rsid w:val="004C6863"/>
    <w:rsid w:val="004D1F25"/>
    <w:rsid w:val="004D6813"/>
    <w:rsid w:val="004E7126"/>
    <w:rsid w:val="004F4F1F"/>
    <w:rsid w:val="00501B49"/>
    <w:rsid w:val="00512495"/>
    <w:rsid w:val="005142A7"/>
    <w:rsid w:val="005145C9"/>
    <w:rsid w:val="00532116"/>
    <w:rsid w:val="00532DDF"/>
    <w:rsid w:val="005411D3"/>
    <w:rsid w:val="00543531"/>
    <w:rsid w:val="00545BFC"/>
    <w:rsid w:val="005469B3"/>
    <w:rsid w:val="00550BF6"/>
    <w:rsid w:val="00554B6C"/>
    <w:rsid w:val="00555E66"/>
    <w:rsid w:val="00556C67"/>
    <w:rsid w:val="0055711A"/>
    <w:rsid w:val="005613DA"/>
    <w:rsid w:val="00562542"/>
    <w:rsid w:val="005664E5"/>
    <w:rsid w:val="00566B3D"/>
    <w:rsid w:val="005715B4"/>
    <w:rsid w:val="0057199A"/>
    <w:rsid w:val="00582A13"/>
    <w:rsid w:val="00586014"/>
    <w:rsid w:val="00590232"/>
    <w:rsid w:val="00591469"/>
    <w:rsid w:val="005917E6"/>
    <w:rsid w:val="00594E55"/>
    <w:rsid w:val="005A1760"/>
    <w:rsid w:val="005B3D82"/>
    <w:rsid w:val="005B5047"/>
    <w:rsid w:val="005C04CD"/>
    <w:rsid w:val="005D0902"/>
    <w:rsid w:val="005D2D6A"/>
    <w:rsid w:val="005D4889"/>
    <w:rsid w:val="005D5655"/>
    <w:rsid w:val="005E1326"/>
    <w:rsid w:val="005E49FC"/>
    <w:rsid w:val="005F1DEB"/>
    <w:rsid w:val="005F20AA"/>
    <w:rsid w:val="006003DA"/>
    <w:rsid w:val="00607C28"/>
    <w:rsid w:val="006133F9"/>
    <w:rsid w:val="00623382"/>
    <w:rsid w:val="00627E3C"/>
    <w:rsid w:val="00634A65"/>
    <w:rsid w:val="00640065"/>
    <w:rsid w:val="00640B10"/>
    <w:rsid w:val="0064308C"/>
    <w:rsid w:val="00646DCC"/>
    <w:rsid w:val="006559E1"/>
    <w:rsid w:val="00656968"/>
    <w:rsid w:val="0066052B"/>
    <w:rsid w:val="0066487A"/>
    <w:rsid w:val="0066693B"/>
    <w:rsid w:val="00674907"/>
    <w:rsid w:val="006768CD"/>
    <w:rsid w:val="00681DCF"/>
    <w:rsid w:val="0069076B"/>
    <w:rsid w:val="00691ADE"/>
    <w:rsid w:val="00691F2F"/>
    <w:rsid w:val="006922D0"/>
    <w:rsid w:val="006934B5"/>
    <w:rsid w:val="00693DEE"/>
    <w:rsid w:val="006974D6"/>
    <w:rsid w:val="006B4565"/>
    <w:rsid w:val="006B7481"/>
    <w:rsid w:val="006C0816"/>
    <w:rsid w:val="006E0656"/>
    <w:rsid w:val="006E64AC"/>
    <w:rsid w:val="006F02D6"/>
    <w:rsid w:val="00707B39"/>
    <w:rsid w:val="0071285B"/>
    <w:rsid w:val="00713F01"/>
    <w:rsid w:val="00715271"/>
    <w:rsid w:val="007237B9"/>
    <w:rsid w:val="007257F0"/>
    <w:rsid w:val="007268AE"/>
    <w:rsid w:val="00727119"/>
    <w:rsid w:val="00734C52"/>
    <w:rsid w:val="0074278D"/>
    <w:rsid w:val="007454ED"/>
    <w:rsid w:val="00760B30"/>
    <w:rsid w:val="0076151C"/>
    <w:rsid w:val="00765221"/>
    <w:rsid w:val="00765899"/>
    <w:rsid w:val="00770B55"/>
    <w:rsid w:val="00771C5D"/>
    <w:rsid w:val="00780C23"/>
    <w:rsid w:val="00786954"/>
    <w:rsid w:val="00790D31"/>
    <w:rsid w:val="007913BE"/>
    <w:rsid w:val="00793201"/>
    <w:rsid w:val="007A3AE1"/>
    <w:rsid w:val="007A6AF9"/>
    <w:rsid w:val="007C2063"/>
    <w:rsid w:val="007C4276"/>
    <w:rsid w:val="007C476E"/>
    <w:rsid w:val="007C4B16"/>
    <w:rsid w:val="007C4EEC"/>
    <w:rsid w:val="007C5800"/>
    <w:rsid w:val="007D0E08"/>
    <w:rsid w:val="007D1D78"/>
    <w:rsid w:val="007E14C4"/>
    <w:rsid w:val="007F1A7D"/>
    <w:rsid w:val="008113CF"/>
    <w:rsid w:val="00813202"/>
    <w:rsid w:val="00821F74"/>
    <w:rsid w:val="00822B6D"/>
    <w:rsid w:val="00823602"/>
    <w:rsid w:val="00827D9E"/>
    <w:rsid w:val="00841614"/>
    <w:rsid w:val="008430BC"/>
    <w:rsid w:val="00847267"/>
    <w:rsid w:val="00847401"/>
    <w:rsid w:val="00851526"/>
    <w:rsid w:val="0085189C"/>
    <w:rsid w:val="008537A6"/>
    <w:rsid w:val="00853D40"/>
    <w:rsid w:val="0086003D"/>
    <w:rsid w:val="0086361F"/>
    <w:rsid w:val="008647BF"/>
    <w:rsid w:val="008708DD"/>
    <w:rsid w:val="00876028"/>
    <w:rsid w:val="008817A3"/>
    <w:rsid w:val="00887F86"/>
    <w:rsid w:val="00891C06"/>
    <w:rsid w:val="008948FD"/>
    <w:rsid w:val="00897A41"/>
    <w:rsid w:val="008A1329"/>
    <w:rsid w:val="008A538F"/>
    <w:rsid w:val="008B75DE"/>
    <w:rsid w:val="008C6CDB"/>
    <w:rsid w:val="008D0BD9"/>
    <w:rsid w:val="008E03BF"/>
    <w:rsid w:val="008E057A"/>
    <w:rsid w:val="008E1079"/>
    <w:rsid w:val="008E2E33"/>
    <w:rsid w:val="008E389A"/>
    <w:rsid w:val="008E49B7"/>
    <w:rsid w:val="008E4DCB"/>
    <w:rsid w:val="008E52C8"/>
    <w:rsid w:val="00905E0A"/>
    <w:rsid w:val="0091037E"/>
    <w:rsid w:val="00912B38"/>
    <w:rsid w:val="009161D9"/>
    <w:rsid w:val="00921C60"/>
    <w:rsid w:val="00934DD0"/>
    <w:rsid w:val="009366B1"/>
    <w:rsid w:val="009372BF"/>
    <w:rsid w:val="00947E1D"/>
    <w:rsid w:val="00954677"/>
    <w:rsid w:val="00955829"/>
    <w:rsid w:val="0096358C"/>
    <w:rsid w:val="009701D9"/>
    <w:rsid w:val="009765E7"/>
    <w:rsid w:val="00986FB9"/>
    <w:rsid w:val="00987A35"/>
    <w:rsid w:val="00997B82"/>
    <w:rsid w:val="009A0066"/>
    <w:rsid w:val="009A449D"/>
    <w:rsid w:val="009A5BA3"/>
    <w:rsid w:val="009C0E3E"/>
    <w:rsid w:val="009E15DE"/>
    <w:rsid w:val="009E2FF1"/>
    <w:rsid w:val="009E5EB6"/>
    <w:rsid w:val="009E6E8B"/>
    <w:rsid w:val="009E783D"/>
    <w:rsid w:val="009F4709"/>
    <w:rsid w:val="009F55BC"/>
    <w:rsid w:val="00A039F2"/>
    <w:rsid w:val="00A1244E"/>
    <w:rsid w:val="00A13F55"/>
    <w:rsid w:val="00A302DD"/>
    <w:rsid w:val="00A30381"/>
    <w:rsid w:val="00A414FE"/>
    <w:rsid w:val="00A41D38"/>
    <w:rsid w:val="00A44DA0"/>
    <w:rsid w:val="00A4766B"/>
    <w:rsid w:val="00A55B8B"/>
    <w:rsid w:val="00A60107"/>
    <w:rsid w:val="00A701DE"/>
    <w:rsid w:val="00A73649"/>
    <w:rsid w:val="00A75F43"/>
    <w:rsid w:val="00A905E3"/>
    <w:rsid w:val="00A9147D"/>
    <w:rsid w:val="00AA0F90"/>
    <w:rsid w:val="00AA4860"/>
    <w:rsid w:val="00AB1402"/>
    <w:rsid w:val="00AB277C"/>
    <w:rsid w:val="00AB3B3F"/>
    <w:rsid w:val="00AC3998"/>
    <w:rsid w:val="00AD3048"/>
    <w:rsid w:val="00AD3525"/>
    <w:rsid w:val="00AD6621"/>
    <w:rsid w:val="00AD7357"/>
    <w:rsid w:val="00AE2B4A"/>
    <w:rsid w:val="00AE2DA4"/>
    <w:rsid w:val="00AE402F"/>
    <w:rsid w:val="00AE636E"/>
    <w:rsid w:val="00AE6F03"/>
    <w:rsid w:val="00AF0708"/>
    <w:rsid w:val="00AF0908"/>
    <w:rsid w:val="00B007CF"/>
    <w:rsid w:val="00B03C74"/>
    <w:rsid w:val="00B1695B"/>
    <w:rsid w:val="00B223C9"/>
    <w:rsid w:val="00B24F8E"/>
    <w:rsid w:val="00B320E5"/>
    <w:rsid w:val="00B3793A"/>
    <w:rsid w:val="00B40C62"/>
    <w:rsid w:val="00B47F89"/>
    <w:rsid w:val="00B50DF0"/>
    <w:rsid w:val="00B54761"/>
    <w:rsid w:val="00B55489"/>
    <w:rsid w:val="00B60342"/>
    <w:rsid w:val="00B61090"/>
    <w:rsid w:val="00B65DD4"/>
    <w:rsid w:val="00B70E14"/>
    <w:rsid w:val="00B72BBD"/>
    <w:rsid w:val="00B750CB"/>
    <w:rsid w:val="00B752F7"/>
    <w:rsid w:val="00B76F85"/>
    <w:rsid w:val="00B77848"/>
    <w:rsid w:val="00B77870"/>
    <w:rsid w:val="00B857BB"/>
    <w:rsid w:val="00B925FF"/>
    <w:rsid w:val="00B937E9"/>
    <w:rsid w:val="00BA3B67"/>
    <w:rsid w:val="00BA568A"/>
    <w:rsid w:val="00BA6BA6"/>
    <w:rsid w:val="00BB016F"/>
    <w:rsid w:val="00BB07DD"/>
    <w:rsid w:val="00BB581C"/>
    <w:rsid w:val="00BC2E0B"/>
    <w:rsid w:val="00BC398F"/>
    <w:rsid w:val="00BC401B"/>
    <w:rsid w:val="00BD01F9"/>
    <w:rsid w:val="00BD0333"/>
    <w:rsid w:val="00BD12A9"/>
    <w:rsid w:val="00BD165B"/>
    <w:rsid w:val="00BD60F0"/>
    <w:rsid w:val="00BE394C"/>
    <w:rsid w:val="00BE711F"/>
    <w:rsid w:val="00BF1908"/>
    <w:rsid w:val="00BF2AAB"/>
    <w:rsid w:val="00BF57E2"/>
    <w:rsid w:val="00C037A2"/>
    <w:rsid w:val="00C055AE"/>
    <w:rsid w:val="00C126BF"/>
    <w:rsid w:val="00C27B6E"/>
    <w:rsid w:val="00C30B7F"/>
    <w:rsid w:val="00C345B0"/>
    <w:rsid w:val="00C35224"/>
    <w:rsid w:val="00C3692E"/>
    <w:rsid w:val="00C36BE9"/>
    <w:rsid w:val="00C44144"/>
    <w:rsid w:val="00C4581E"/>
    <w:rsid w:val="00C523CF"/>
    <w:rsid w:val="00C5768C"/>
    <w:rsid w:val="00C66BDC"/>
    <w:rsid w:val="00C732F8"/>
    <w:rsid w:val="00C81948"/>
    <w:rsid w:val="00C83C04"/>
    <w:rsid w:val="00C86F3C"/>
    <w:rsid w:val="00C902DE"/>
    <w:rsid w:val="00C979FD"/>
    <w:rsid w:val="00CA50D7"/>
    <w:rsid w:val="00CA624B"/>
    <w:rsid w:val="00CB3ABA"/>
    <w:rsid w:val="00CB4C83"/>
    <w:rsid w:val="00CB6562"/>
    <w:rsid w:val="00CC52C1"/>
    <w:rsid w:val="00CD5818"/>
    <w:rsid w:val="00CD7A66"/>
    <w:rsid w:val="00CE4247"/>
    <w:rsid w:val="00CE6FB9"/>
    <w:rsid w:val="00CE766F"/>
    <w:rsid w:val="00CE7FA2"/>
    <w:rsid w:val="00CF2F20"/>
    <w:rsid w:val="00CF39E1"/>
    <w:rsid w:val="00CF526F"/>
    <w:rsid w:val="00CF7362"/>
    <w:rsid w:val="00D047F7"/>
    <w:rsid w:val="00D04CEA"/>
    <w:rsid w:val="00D109A1"/>
    <w:rsid w:val="00D2143E"/>
    <w:rsid w:val="00D25B13"/>
    <w:rsid w:val="00D31EA6"/>
    <w:rsid w:val="00D43D1B"/>
    <w:rsid w:val="00D50686"/>
    <w:rsid w:val="00D53E97"/>
    <w:rsid w:val="00D55346"/>
    <w:rsid w:val="00D637B2"/>
    <w:rsid w:val="00D64293"/>
    <w:rsid w:val="00D714B0"/>
    <w:rsid w:val="00D75E3F"/>
    <w:rsid w:val="00D85D55"/>
    <w:rsid w:val="00D86488"/>
    <w:rsid w:val="00D905D7"/>
    <w:rsid w:val="00D912FC"/>
    <w:rsid w:val="00D92158"/>
    <w:rsid w:val="00D93AF2"/>
    <w:rsid w:val="00DA00D1"/>
    <w:rsid w:val="00DA065E"/>
    <w:rsid w:val="00DA4403"/>
    <w:rsid w:val="00DA47EB"/>
    <w:rsid w:val="00DA7B09"/>
    <w:rsid w:val="00DB14E8"/>
    <w:rsid w:val="00DB26FD"/>
    <w:rsid w:val="00DC3BDB"/>
    <w:rsid w:val="00DC6733"/>
    <w:rsid w:val="00DD1B27"/>
    <w:rsid w:val="00DE1FE4"/>
    <w:rsid w:val="00DE49CC"/>
    <w:rsid w:val="00DE7106"/>
    <w:rsid w:val="00DF589C"/>
    <w:rsid w:val="00E01A32"/>
    <w:rsid w:val="00E03E9D"/>
    <w:rsid w:val="00E07DA4"/>
    <w:rsid w:val="00E101AE"/>
    <w:rsid w:val="00E1189A"/>
    <w:rsid w:val="00E126F7"/>
    <w:rsid w:val="00E2411B"/>
    <w:rsid w:val="00E357AC"/>
    <w:rsid w:val="00E42536"/>
    <w:rsid w:val="00E43891"/>
    <w:rsid w:val="00E615BE"/>
    <w:rsid w:val="00E653EE"/>
    <w:rsid w:val="00E71213"/>
    <w:rsid w:val="00E73CBE"/>
    <w:rsid w:val="00E755AA"/>
    <w:rsid w:val="00E75A0C"/>
    <w:rsid w:val="00E80603"/>
    <w:rsid w:val="00E83515"/>
    <w:rsid w:val="00E85309"/>
    <w:rsid w:val="00E86170"/>
    <w:rsid w:val="00E87A7E"/>
    <w:rsid w:val="00E90928"/>
    <w:rsid w:val="00E93AE2"/>
    <w:rsid w:val="00EA116E"/>
    <w:rsid w:val="00EA49E9"/>
    <w:rsid w:val="00EC0BFC"/>
    <w:rsid w:val="00EC18E5"/>
    <w:rsid w:val="00EC1B99"/>
    <w:rsid w:val="00EC255D"/>
    <w:rsid w:val="00EC305D"/>
    <w:rsid w:val="00EC34DE"/>
    <w:rsid w:val="00EC456A"/>
    <w:rsid w:val="00EC49E4"/>
    <w:rsid w:val="00EC4CB2"/>
    <w:rsid w:val="00ED28AF"/>
    <w:rsid w:val="00ED4897"/>
    <w:rsid w:val="00EE0FE5"/>
    <w:rsid w:val="00EE2011"/>
    <w:rsid w:val="00EE4202"/>
    <w:rsid w:val="00EE6D8A"/>
    <w:rsid w:val="00EE7793"/>
    <w:rsid w:val="00EF14EC"/>
    <w:rsid w:val="00EF6114"/>
    <w:rsid w:val="00F02814"/>
    <w:rsid w:val="00F04B96"/>
    <w:rsid w:val="00F15C87"/>
    <w:rsid w:val="00F16870"/>
    <w:rsid w:val="00F20C71"/>
    <w:rsid w:val="00F256E6"/>
    <w:rsid w:val="00F31EDA"/>
    <w:rsid w:val="00F33DC2"/>
    <w:rsid w:val="00F37ED0"/>
    <w:rsid w:val="00F42E6C"/>
    <w:rsid w:val="00F535CD"/>
    <w:rsid w:val="00F53742"/>
    <w:rsid w:val="00F6303F"/>
    <w:rsid w:val="00F65BE7"/>
    <w:rsid w:val="00F70626"/>
    <w:rsid w:val="00F75A20"/>
    <w:rsid w:val="00F9493B"/>
    <w:rsid w:val="00FA036F"/>
    <w:rsid w:val="00FA26D2"/>
    <w:rsid w:val="00FA7E9C"/>
    <w:rsid w:val="00FB0E25"/>
    <w:rsid w:val="00FB12F2"/>
    <w:rsid w:val="00FB3670"/>
    <w:rsid w:val="00FB3B8D"/>
    <w:rsid w:val="00FC2B58"/>
    <w:rsid w:val="00FC3F7D"/>
    <w:rsid w:val="00FD7BAF"/>
    <w:rsid w:val="00FE1344"/>
    <w:rsid w:val="00FE1382"/>
    <w:rsid w:val="00FE7875"/>
    <w:rsid w:val="00FF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7D953"/>
  <w15:docId w15:val="{A0DF16E0-2496-492F-B063-82F84E6F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49D"/>
    <w:pPr>
      <w:spacing w:after="200" w:line="276" w:lineRule="auto"/>
    </w:pPr>
    <w:rPr>
      <w:sz w:val="24"/>
      <w:szCs w:val="24"/>
    </w:rPr>
  </w:style>
  <w:style w:type="paragraph" w:styleId="1">
    <w:name w:val="heading 1"/>
    <w:basedOn w:val="a"/>
    <w:next w:val="a"/>
    <w:link w:val="10"/>
    <w:qFormat/>
    <w:rsid w:val="002A4192"/>
    <w:pPr>
      <w:keepNext/>
      <w:spacing w:before="280" w:after="0" w:line="300" w:lineRule="auto"/>
      <w:jc w:val="center"/>
      <w:outlineLvl w:val="0"/>
    </w:pPr>
    <w:rPr>
      <w:b/>
      <w:snapToGrid w:val="0"/>
      <w:szCs w:val="20"/>
    </w:rPr>
  </w:style>
  <w:style w:type="paragraph" w:styleId="3">
    <w:name w:val="heading 3"/>
    <w:basedOn w:val="a"/>
    <w:next w:val="a"/>
    <w:link w:val="30"/>
    <w:qFormat/>
    <w:rsid w:val="00DE7106"/>
    <w:pPr>
      <w:keepNext/>
      <w:spacing w:before="40" w:after="0" w:line="260" w:lineRule="auto"/>
      <w:outlineLvl w:val="2"/>
    </w:pPr>
    <w:rPr>
      <w:b/>
      <w:snapToGrid w:val="0"/>
      <w:color w:val="000000"/>
      <w:szCs w:val="20"/>
    </w:rPr>
  </w:style>
  <w:style w:type="paragraph" w:styleId="4">
    <w:name w:val="heading 4"/>
    <w:basedOn w:val="a"/>
    <w:next w:val="a"/>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3">
    <w:name w:val="Table Grid"/>
    <w:basedOn w:val="a1"/>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4">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
    <w:link w:val="a5"/>
    <w:uiPriority w:val="34"/>
    <w:qFormat/>
    <w:rsid w:val="002A4192"/>
    <w:pPr>
      <w:ind w:left="720"/>
      <w:contextualSpacing/>
    </w:pPr>
  </w:style>
  <w:style w:type="paragraph" w:styleId="a6">
    <w:name w:val="footer"/>
    <w:basedOn w:val="a"/>
    <w:link w:val="a7"/>
    <w:uiPriority w:val="99"/>
    <w:rsid w:val="001D58C9"/>
    <w:pPr>
      <w:tabs>
        <w:tab w:val="center" w:pos="4677"/>
        <w:tab w:val="right" w:pos="9355"/>
      </w:tabs>
      <w:spacing w:after="0" w:line="240" w:lineRule="auto"/>
    </w:pPr>
  </w:style>
  <w:style w:type="character" w:customStyle="1" w:styleId="a7">
    <w:name w:val="Нижний колонтитул Знак"/>
    <w:link w:val="a6"/>
    <w:uiPriority w:val="99"/>
    <w:rsid w:val="001D58C9"/>
    <w:rPr>
      <w:rFonts w:eastAsia="Times New Roman"/>
    </w:rPr>
  </w:style>
  <w:style w:type="paragraph" w:customStyle="1" w:styleId="a8">
    <w:name w:val="оснпункт"/>
    <w:basedOn w:val="a9"/>
    <w:rsid w:val="00CB4C83"/>
    <w:pPr>
      <w:overflowPunct w:val="0"/>
      <w:autoSpaceDE w:val="0"/>
      <w:autoSpaceDN w:val="0"/>
      <w:adjustRightInd w:val="0"/>
      <w:spacing w:line="240" w:lineRule="auto"/>
      <w:ind w:left="851"/>
      <w:textAlignment w:val="baseline"/>
    </w:pPr>
    <w:rPr>
      <w:sz w:val="22"/>
      <w:szCs w:val="20"/>
    </w:rPr>
  </w:style>
  <w:style w:type="character" w:styleId="aa">
    <w:name w:val="page number"/>
    <w:basedOn w:val="a0"/>
    <w:semiHidden/>
    <w:rsid w:val="00CB4C83"/>
  </w:style>
  <w:style w:type="character" w:styleId="ab">
    <w:name w:val="Hyperlink"/>
    <w:uiPriority w:val="99"/>
    <w:rsid w:val="00CB4C83"/>
    <w:rPr>
      <w:color w:val="0000FF"/>
      <w:u w:val="single"/>
    </w:rPr>
  </w:style>
  <w:style w:type="paragraph" w:styleId="a9">
    <w:name w:val="Body Text"/>
    <w:basedOn w:val="a"/>
    <w:link w:val="ac"/>
    <w:uiPriority w:val="99"/>
    <w:unhideWhenUsed/>
    <w:rsid w:val="00CB4C83"/>
    <w:pPr>
      <w:spacing w:after="120"/>
    </w:pPr>
  </w:style>
  <w:style w:type="character" w:customStyle="1" w:styleId="ac">
    <w:name w:val="Основной текст Знак"/>
    <w:basedOn w:val="a0"/>
    <w:link w:val="a9"/>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
    <w:rsid w:val="00B72BBD"/>
    <w:pPr>
      <w:widowControl w:val="0"/>
      <w:autoSpaceDE w:val="0"/>
      <w:autoSpaceDN w:val="0"/>
      <w:adjustRightInd w:val="0"/>
      <w:spacing w:after="0" w:line="276" w:lineRule="exact"/>
      <w:jc w:val="both"/>
    </w:pPr>
  </w:style>
  <w:style w:type="paragraph" w:customStyle="1" w:styleId="Style15">
    <w:name w:val="Style15"/>
    <w:basedOn w:val="a"/>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d">
    <w:name w:val="annotation reference"/>
    <w:uiPriority w:val="99"/>
    <w:unhideWhenUsed/>
    <w:rsid w:val="00E43891"/>
    <w:rPr>
      <w:sz w:val="16"/>
      <w:szCs w:val="16"/>
    </w:rPr>
  </w:style>
  <w:style w:type="paragraph" w:styleId="ae">
    <w:name w:val="annotation text"/>
    <w:basedOn w:val="a"/>
    <w:link w:val="af"/>
    <w:uiPriority w:val="99"/>
    <w:unhideWhenUsed/>
    <w:rsid w:val="00E43891"/>
    <w:pPr>
      <w:spacing w:line="240" w:lineRule="auto"/>
    </w:pPr>
    <w:rPr>
      <w:sz w:val="20"/>
      <w:szCs w:val="20"/>
    </w:rPr>
  </w:style>
  <w:style w:type="character" w:customStyle="1" w:styleId="af">
    <w:name w:val="Текст примечания Знак"/>
    <w:link w:val="ae"/>
    <w:uiPriority w:val="99"/>
    <w:rsid w:val="00E43891"/>
    <w:rPr>
      <w:sz w:val="20"/>
      <w:szCs w:val="20"/>
    </w:rPr>
  </w:style>
  <w:style w:type="paragraph" w:styleId="af0">
    <w:name w:val="Balloon Text"/>
    <w:basedOn w:val="a"/>
    <w:link w:val="af1"/>
    <w:uiPriority w:val="99"/>
    <w:semiHidden/>
    <w:unhideWhenUsed/>
    <w:rsid w:val="00E43891"/>
    <w:pPr>
      <w:spacing w:after="0" w:line="240" w:lineRule="auto"/>
    </w:pPr>
    <w:rPr>
      <w:rFonts w:ascii="Tahoma" w:hAnsi="Tahoma" w:cs="Tahoma"/>
      <w:sz w:val="16"/>
      <w:szCs w:val="16"/>
    </w:rPr>
  </w:style>
  <w:style w:type="character" w:customStyle="1" w:styleId="af1">
    <w:name w:val="Текст выноски Знак"/>
    <w:link w:val="af0"/>
    <w:uiPriority w:val="99"/>
    <w:semiHidden/>
    <w:rsid w:val="00E43891"/>
    <w:rPr>
      <w:rFonts w:ascii="Tahoma" w:hAnsi="Tahoma" w:cs="Tahoma"/>
      <w:sz w:val="16"/>
      <w:szCs w:val="16"/>
    </w:rPr>
  </w:style>
  <w:style w:type="paragraph" w:styleId="af2">
    <w:name w:val="header"/>
    <w:basedOn w:val="a"/>
    <w:link w:val="af3"/>
    <w:uiPriority w:val="99"/>
    <w:unhideWhenUsed/>
    <w:rsid w:val="00A41D3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41D38"/>
  </w:style>
  <w:style w:type="paragraph" w:styleId="af4">
    <w:name w:val="annotation subject"/>
    <w:basedOn w:val="ae"/>
    <w:next w:val="ae"/>
    <w:link w:val="af5"/>
    <w:uiPriority w:val="99"/>
    <w:semiHidden/>
    <w:unhideWhenUsed/>
    <w:rsid w:val="00D43D1B"/>
    <w:rPr>
      <w:b/>
      <w:bCs/>
    </w:rPr>
  </w:style>
  <w:style w:type="character" w:customStyle="1" w:styleId="af5">
    <w:name w:val="Тема примечания Знак"/>
    <w:link w:val="af4"/>
    <w:uiPriority w:val="99"/>
    <w:semiHidden/>
    <w:rsid w:val="00D43D1B"/>
    <w:rPr>
      <w:b/>
      <w:bCs/>
      <w:sz w:val="20"/>
      <w:szCs w:val="20"/>
    </w:rPr>
  </w:style>
  <w:style w:type="character" w:customStyle="1" w:styleId="a5">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4"/>
    <w:uiPriority w:val="34"/>
    <w:qFormat/>
    <w:locked/>
    <w:rsid w:val="00135496"/>
    <w:rPr>
      <w:sz w:val="24"/>
      <w:szCs w:val="24"/>
    </w:rPr>
  </w:style>
  <w:style w:type="paragraph" w:customStyle="1" w:styleId="Style2">
    <w:name w:val="Style2"/>
    <w:basedOn w:val="a"/>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0"/>
    <w:uiPriority w:val="99"/>
    <w:rsid w:val="00E01A32"/>
    <w:rPr>
      <w:rFonts w:ascii="Times New Roman" w:hAnsi="Times New Roman" w:cs="Times New Roman"/>
      <w:sz w:val="16"/>
      <w:szCs w:val="16"/>
    </w:rPr>
  </w:style>
  <w:style w:type="paragraph" w:customStyle="1" w:styleId="Style7">
    <w:name w:val="Style7"/>
    <w:basedOn w:val="a"/>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0"/>
    <w:uiPriority w:val="99"/>
    <w:rsid w:val="00E01A32"/>
    <w:rPr>
      <w:rFonts w:ascii="Sylfaen" w:hAnsi="Sylfaen" w:cs="Sylfaen"/>
      <w:b/>
      <w:bCs/>
      <w:sz w:val="16"/>
      <w:szCs w:val="16"/>
    </w:rPr>
  </w:style>
  <w:style w:type="character" w:customStyle="1" w:styleId="af6">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0"/>
    <w:uiPriority w:val="99"/>
    <w:rsid w:val="004937A4"/>
    <w:rPr>
      <w:rFonts w:ascii="Times New Roman" w:hAnsi="Times New Roman" w:cs="Times New Roman"/>
      <w:color w:val="000000"/>
      <w:sz w:val="16"/>
      <w:szCs w:val="16"/>
    </w:rPr>
  </w:style>
  <w:style w:type="paragraph" w:customStyle="1" w:styleId="TableParagraph">
    <w:name w:val="Table Paragraph"/>
    <w:basedOn w:val="a"/>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f7">
    <w:name w:val="Таблица_Строка"/>
    <w:basedOn w:val="a"/>
    <w:rsid w:val="0064308C"/>
    <w:pPr>
      <w:spacing w:before="120" w:after="0" w:line="240" w:lineRule="auto"/>
    </w:pPr>
    <w:rPr>
      <w:rFonts w:ascii="Arial" w:hAnsi="Arial"/>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2535">
      <w:bodyDiv w:val="1"/>
      <w:marLeft w:val="0"/>
      <w:marRight w:val="0"/>
      <w:marTop w:val="0"/>
      <w:marBottom w:val="0"/>
      <w:divBdr>
        <w:top w:val="none" w:sz="0" w:space="0" w:color="auto"/>
        <w:left w:val="none" w:sz="0" w:space="0" w:color="auto"/>
        <w:bottom w:val="none" w:sz="0" w:space="0" w:color="auto"/>
        <w:right w:val="none" w:sz="0" w:space="0" w:color="auto"/>
      </w:divBdr>
    </w:div>
    <w:div w:id="112093199">
      <w:bodyDiv w:val="1"/>
      <w:marLeft w:val="0"/>
      <w:marRight w:val="0"/>
      <w:marTop w:val="0"/>
      <w:marBottom w:val="0"/>
      <w:divBdr>
        <w:top w:val="none" w:sz="0" w:space="0" w:color="auto"/>
        <w:left w:val="none" w:sz="0" w:space="0" w:color="auto"/>
        <w:bottom w:val="none" w:sz="0" w:space="0" w:color="auto"/>
        <w:right w:val="none" w:sz="0" w:space="0" w:color="auto"/>
      </w:divBdr>
    </w:div>
    <w:div w:id="134683159">
      <w:bodyDiv w:val="1"/>
      <w:marLeft w:val="0"/>
      <w:marRight w:val="0"/>
      <w:marTop w:val="0"/>
      <w:marBottom w:val="0"/>
      <w:divBdr>
        <w:top w:val="none" w:sz="0" w:space="0" w:color="auto"/>
        <w:left w:val="none" w:sz="0" w:space="0" w:color="auto"/>
        <w:bottom w:val="none" w:sz="0" w:space="0" w:color="auto"/>
        <w:right w:val="none" w:sz="0" w:space="0" w:color="auto"/>
      </w:divBdr>
    </w:div>
    <w:div w:id="139276508">
      <w:bodyDiv w:val="1"/>
      <w:marLeft w:val="0"/>
      <w:marRight w:val="0"/>
      <w:marTop w:val="0"/>
      <w:marBottom w:val="0"/>
      <w:divBdr>
        <w:top w:val="none" w:sz="0" w:space="0" w:color="auto"/>
        <w:left w:val="none" w:sz="0" w:space="0" w:color="auto"/>
        <w:bottom w:val="none" w:sz="0" w:space="0" w:color="auto"/>
        <w:right w:val="none" w:sz="0" w:space="0" w:color="auto"/>
      </w:divBdr>
    </w:div>
    <w:div w:id="188421338">
      <w:bodyDiv w:val="1"/>
      <w:marLeft w:val="0"/>
      <w:marRight w:val="0"/>
      <w:marTop w:val="0"/>
      <w:marBottom w:val="0"/>
      <w:divBdr>
        <w:top w:val="none" w:sz="0" w:space="0" w:color="auto"/>
        <w:left w:val="none" w:sz="0" w:space="0" w:color="auto"/>
        <w:bottom w:val="none" w:sz="0" w:space="0" w:color="auto"/>
        <w:right w:val="none" w:sz="0" w:space="0" w:color="auto"/>
      </w:divBdr>
    </w:div>
    <w:div w:id="203911390">
      <w:bodyDiv w:val="1"/>
      <w:marLeft w:val="0"/>
      <w:marRight w:val="0"/>
      <w:marTop w:val="0"/>
      <w:marBottom w:val="0"/>
      <w:divBdr>
        <w:top w:val="none" w:sz="0" w:space="0" w:color="auto"/>
        <w:left w:val="none" w:sz="0" w:space="0" w:color="auto"/>
        <w:bottom w:val="none" w:sz="0" w:space="0" w:color="auto"/>
        <w:right w:val="none" w:sz="0" w:space="0" w:color="auto"/>
      </w:divBdr>
    </w:div>
    <w:div w:id="241767296">
      <w:bodyDiv w:val="1"/>
      <w:marLeft w:val="0"/>
      <w:marRight w:val="0"/>
      <w:marTop w:val="0"/>
      <w:marBottom w:val="0"/>
      <w:divBdr>
        <w:top w:val="none" w:sz="0" w:space="0" w:color="auto"/>
        <w:left w:val="none" w:sz="0" w:space="0" w:color="auto"/>
        <w:bottom w:val="none" w:sz="0" w:space="0" w:color="auto"/>
        <w:right w:val="none" w:sz="0" w:space="0" w:color="auto"/>
      </w:divBdr>
    </w:div>
    <w:div w:id="397090124">
      <w:bodyDiv w:val="1"/>
      <w:marLeft w:val="0"/>
      <w:marRight w:val="0"/>
      <w:marTop w:val="0"/>
      <w:marBottom w:val="0"/>
      <w:divBdr>
        <w:top w:val="none" w:sz="0" w:space="0" w:color="auto"/>
        <w:left w:val="none" w:sz="0" w:space="0" w:color="auto"/>
        <w:bottom w:val="none" w:sz="0" w:space="0" w:color="auto"/>
        <w:right w:val="none" w:sz="0" w:space="0" w:color="auto"/>
      </w:divBdr>
    </w:div>
    <w:div w:id="449931270">
      <w:bodyDiv w:val="1"/>
      <w:marLeft w:val="0"/>
      <w:marRight w:val="0"/>
      <w:marTop w:val="0"/>
      <w:marBottom w:val="0"/>
      <w:divBdr>
        <w:top w:val="none" w:sz="0" w:space="0" w:color="auto"/>
        <w:left w:val="none" w:sz="0" w:space="0" w:color="auto"/>
        <w:bottom w:val="none" w:sz="0" w:space="0" w:color="auto"/>
        <w:right w:val="none" w:sz="0" w:space="0" w:color="auto"/>
      </w:divBdr>
    </w:div>
    <w:div w:id="578632906">
      <w:bodyDiv w:val="1"/>
      <w:marLeft w:val="0"/>
      <w:marRight w:val="0"/>
      <w:marTop w:val="0"/>
      <w:marBottom w:val="0"/>
      <w:divBdr>
        <w:top w:val="none" w:sz="0" w:space="0" w:color="auto"/>
        <w:left w:val="none" w:sz="0" w:space="0" w:color="auto"/>
        <w:bottom w:val="none" w:sz="0" w:space="0" w:color="auto"/>
        <w:right w:val="none" w:sz="0" w:space="0" w:color="auto"/>
      </w:divBdr>
    </w:div>
    <w:div w:id="763842979">
      <w:bodyDiv w:val="1"/>
      <w:marLeft w:val="0"/>
      <w:marRight w:val="0"/>
      <w:marTop w:val="0"/>
      <w:marBottom w:val="0"/>
      <w:divBdr>
        <w:top w:val="none" w:sz="0" w:space="0" w:color="auto"/>
        <w:left w:val="none" w:sz="0" w:space="0" w:color="auto"/>
        <w:bottom w:val="none" w:sz="0" w:space="0" w:color="auto"/>
        <w:right w:val="none" w:sz="0" w:space="0" w:color="auto"/>
      </w:divBdr>
    </w:div>
    <w:div w:id="893350313">
      <w:bodyDiv w:val="1"/>
      <w:marLeft w:val="0"/>
      <w:marRight w:val="0"/>
      <w:marTop w:val="0"/>
      <w:marBottom w:val="0"/>
      <w:divBdr>
        <w:top w:val="none" w:sz="0" w:space="0" w:color="auto"/>
        <w:left w:val="none" w:sz="0" w:space="0" w:color="auto"/>
        <w:bottom w:val="none" w:sz="0" w:space="0" w:color="auto"/>
        <w:right w:val="none" w:sz="0" w:space="0" w:color="auto"/>
      </w:divBdr>
    </w:div>
    <w:div w:id="949707823">
      <w:bodyDiv w:val="1"/>
      <w:marLeft w:val="0"/>
      <w:marRight w:val="0"/>
      <w:marTop w:val="0"/>
      <w:marBottom w:val="0"/>
      <w:divBdr>
        <w:top w:val="none" w:sz="0" w:space="0" w:color="auto"/>
        <w:left w:val="none" w:sz="0" w:space="0" w:color="auto"/>
        <w:bottom w:val="none" w:sz="0" w:space="0" w:color="auto"/>
        <w:right w:val="none" w:sz="0" w:space="0" w:color="auto"/>
      </w:divBdr>
    </w:div>
    <w:div w:id="1059328495">
      <w:bodyDiv w:val="1"/>
      <w:marLeft w:val="0"/>
      <w:marRight w:val="0"/>
      <w:marTop w:val="0"/>
      <w:marBottom w:val="0"/>
      <w:divBdr>
        <w:top w:val="none" w:sz="0" w:space="0" w:color="auto"/>
        <w:left w:val="none" w:sz="0" w:space="0" w:color="auto"/>
        <w:bottom w:val="none" w:sz="0" w:space="0" w:color="auto"/>
        <w:right w:val="none" w:sz="0" w:space="0" w:color="auto"/>
      </w:divBdr>
    </w:div>
    <w:div w:id="1094745964">
      <w:bodyDiv w:val="1"/>
      <w:marLeft w:val="0"/>
      <w:marRight w:val="0"/>
      <w:marTop w:val="0"/>
      <w:marBottom w:val="0"/>
      <w:divBdr>
        <w:top w:val="none" w:sz="0" w:space="0" w:color="auto"/>
        <w:left w:val="none" w:sz="0" w:space="0" w:color="auto"/>
        <w:bottom w:val="none" w:sz="0" w:space="0" w:color="auto"/>
        <w:right w:val="none" w:sz="0" w:space="0" w:color="auto"/>
      </w:divBdr>
    </w:div>
    <w:div w:id="1219822738">
      <w:bodyDiv w:val="1"/>
      <w:marLeft w:val="0"/>
      <w:marRight w:val="0"/>
      <w:marTop w:val="0"/>
      <w:marBottom w:val="0"/>
      <w:divBdr>
        <w:top w:val="none" w:sz="0" w:space="0" w:color="auto"/>
        <w:left w:val="none" w:sz="0" w:space="0" w:color="auto"/>
        <w:bottom w:val="none" w:sz="0" w:space="0" w:color="auto"/>
        <w:right w:val="none" w:sz="0" w:space="0" w:color="auto"/>
      </w:divBdr>
    </w:div>
    <w:div w:id="1225025939">
      <w:bodyDiv w:val="1"/>
      <w:marLeft w:val="0"/>
      <w:marRight w:val="0"/>
      <w:marTop w:val="0"/>
      <w:marBottom w:val="0"/>
      <w:divBdr>
        <w:top w:val="none" w:sz="0" w:space="0" w:color="auto"/>
        <w:left w:val="none" w:sz="0" w:space="0" w:color="auto"/>
        <w:bottom w:val="none" w:sz="0" w:space="0" w:color="auto"/>
        <w:right w:val="none" w:sz="0" w:space="0" w:color="auto"/>
      </w:divBdr>
    </w:div>
    <w:div w:id="1283730437">
      <w:bodyDiv w:val="1"/>
      <w:marLeft w:val="0"/>
      <w:marRight w:val="0"/>
      <w:marTop w:val="0"/>
      <w:marBottom w:val="0"/>
      <w:divBdr>
        <w:top w:val="none" w:sz="0" w:space="0" w:color="auto"/>
        <w:left w:val="none" w:sz="0" w:space="0" w:color="auto"/>
        <w:bottom w:val="none" w:sz="0" w:space="0" w:color="auto"/>
        <w:right w:val="none" w:sz="0" w:space="0" w:color="auto"/>
      </w:divBdr>
    </w:div>
    <w:div w:id="1363634236">
      <w:bodyDiv w:val="1"/>
      <w:marLeft w:val="0"/>
      <w:marRight w:val="0"/>
      <w:marTop w:val="0"/>
      <w:marBottom w:val="0"/>
      <w:divBdr>
        <w:top w:val="none" w:sz="0" w:space="0" w:color="auto"/>
        <w:left w:val="none" w:sz="0" w:space="0" w:color="auto"/>
        <w:bottom w:val="none" w:sz="0" w:space="0" w:color="auto"/>
        <w:right w:val="none" w:sz="0" w:space="0" w:color="auto"/>
      </w:divBdr>
    </w:div>
    <w:div w:id="1406686446">
      <w:bodyDiv w:val="1"/>
      <w:marLeft w:val="0"/>
      <w:marRight w:val="0"/>
      <w:marTop w:val="0"/>
      <w:marBottom w:val="0"/>
      <w:divBdr>
        <w:top w:val="none" w:sz="0" w:space="0" w:color="auto"/>
        <w:left w:val="none" w:sz="0" w:space="0" w:color="auto"/>
        <w:bottom w:val="none" w:sz="0" w:space="0" w:color="auto"/>
        <w:right w:val="none" w:sz="0" w:space="0" w:color="auto"/>
      </w:divBdr>
    </w:div>
    <w:div w:id="1409768216">
      <w:bodyDiv w:val="1"/>
      <w:marLeft w:val="0"/>
      <w:marRight w:val="0"/>
      <w:marTop w:val="0"/>
      <w:marBottom w:val="0"/>
      <w:divBdr>
        <w:top w:val="none" w:sz="0" w:space="0" w:color="auto"/>
        <w:left w:val="none" w:sz="0" w:space="0" w:color="auto"/>
        <w:bottom w:val="none" w:sz="0" w:space="0" w:color="auto"/>
        <w:right w:val="none" w:sz="0" w:space="0" w:color="auto"/>
      </w:divBdr>
    </w:div>
    <w:div w:id="1434059620">
      <w:bodyDiv w:val="1"/>
      <w:marLeft w:val="0"/>
      <w:marRight w:val="0"/>
      <w:marTop w:val="0"/>
      <w:marBottom w:val="0"/>
      <w:divBdr>
        <w:top w:val="none" w:sz="0" w:space="0" w:color="auto"/>
        <w:left w:val="none" w:sz="0" w:space="0" w:color="auto"/>
        <w:bottom w:val="none" w:sz="0" w:space="0" w:color="auto"/>
        <w:right w:val="none" w:sz="0" w:space="0" w:color="auto"/>
      </w:divBdr>
    </w:div>
    <w:div w:id="1740663695">
      <w:bodyDiv w:val="1"/>
      <w:marLeft w:val="0"/>
      <w:marRight w:val="0"/>
      <w:marTop w:val="0"/>
      <w:marBottom w:val="0"/>
      <w:divBdr>
        <w:top w:val="none" w:sz="0" w:space="0" w:color="auto"/>
        <w:left w:val="none" w:sz="0" w:space="0" w:color="auto"/>
        <w:bottom w:val="none" w:sz="0" w:space="0" w:color="auto"/>
        <w:right w:val="none" w:sz="0" w:space="0" w:color="auto"/>
      </w:divBdr>
    </w:div>
    <w:div w:id="1755933029">
      <w:bodyDiv w:val="1"/>
      <w:marLeft w:val="0"/>
      <w:marRight w:val="0"/>
      <w:marTop w:val="0"/>
      <w:marBottom w:val="0"/>
      <w:divBdr>
        <w:top w:val="none" w:sz="0" w:space="0" w:color="auto"/>
        <w:left w:val="none" w:sz="0" w:space="0" w:color="auto"/>
        <w:bottom w:val="none" w:sz="0" w:space="0" w:color="auto"/>
        <w:right w:val="none" w:sz="0" w:space="0" w:color="auto"/>
      </w:divBdr>
    </w:div>
    <w:div w:id="1802261928">
      <w:bodyDiv w:val="1"/>
      <w:marLeft w:val="0"/>
      <w:marRight w:val="0"/>
      <w:marTop w:val="0"/>
      <w:marBottom w:val="0"/>
      <w:divBdr>
        <w:top w:val="none" w:sz="0" w:space="0" w:color="auto"/>
        <w:left w:val="none" w:sz="0" w:space="0" w:color="auto"/>
        <w:bottom w:val="none" w:sz="0" w:space="0" w:color="auto"/>
        <w:right w:val="none" w:sz="0" w:space="0" w:color="auto"/>
      </w:divBdr>
    </w:div>
    <w:div w:id="1829862117">
      <w:bodyDiv w:val="1"/>
      <w:marLeft w:val="0"/>
      <w:marRight w:val="0"/>
      <w:marTop w:val="0"/>
      <w:marBottom w:val="0"/>
      <w:divBdr>
        <w:top w:val="none" w:sz="0" w:space="0" w:color="auto"/>
        <w:left w:val="none" w:sz="0" w:space="0" w:color="auto"/>
        <w:bottom w:val="none" w:sz="0" w:space="0" w:color="auto"/>
        <w:right w:val="none" w:sz="0" w:space="0" w:color="auto"/>
      </w:divBdr>
    </w:div>
    <w:div w:id="1984775044">
      <w:bodyDiv w:val="1"/>
      <w:marLeft w:val="0"/>
      <w:marRight w:val="0"/>
      <w:marTop w:val="0"/>
      <w:marBottom w:val="0"/>
      <w:divBdr>
        <w:top w:val="none" w:sz="0" w:space="0" w:color="auto"/>
        <w:left w:val="none" w:sz="0" w:space="0" w:color="auto"/>
        <w:bottom w:val="none" w:sz="0" w:space="0" w:color="auto"/>
        <w:right w:val="none" w:sz="0" w:space="0" w:color="auto"/>
      </w:divBdr>
    </w:div>
    <w:div w:id="1991136341">
      <w:bodyDiv w:val="1"/>
      <w:marLeft w:val="0"/>
      <w:marRight w:val="0"/>
      <w:marTop w:val="0"/>
      <w:marBottom w:val="0"/>
      <w:divBdr>
        <w:top w:val="none" w:sz="0" w:space="0" w:color="auto"/>
        <w:left w:val="none" w:sz="0" w:space="0" w:color="auto"/>
        <w:bottom w:val="none" w:sz="0" w:space="0" w:color="auto"/>
        <w:right w:val="none" w:sz="0" w:space="0" w:color="auto"/>
      </w:divBdr>
    </w:div>
    <w:div w:id="1996450114">
      <w:bodyDiv w:val="1"/>
      <w:marLeft w:val="0"/>
      <w:marRight w:val="0"/>
      <w:marTop w:val="0"/>
      <w:marBottom w:val="0"/>
      <w:divBdr>
        <w:top w:val="none" w:sz="0" w:space="0" w:color="auto"/>
        <w:left w:val="none" w:sz="0" w:space="0" w:color="auto"/>
        <w:bottom w:val="none" w:sz="0" w:space="0" w:color="auto"/>
        <w:right w:val="none" w:sz="0" w:space="0" w:color="auto"/>
      </w:divBdr>
    </w:div>
    <w:div w:id="213555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hvets\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E2C9-5B8F-4BB7-B3F5-EA95A8FE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2</TotalTime>
  <Pages>13</Pages>
  <Words>4126</Words>
  <Characters>23522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27593</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 Георгий Андреевич</dc:creator>
  <cp:lastModifiedBy>Завернина Вероника Сергеевна</cp:lastModifiedBy>
  <cp:revision>3</cp:revision>
  <cp:lastPrinted>2020-07-09T10:19:00Z</cp:lastPrinted>
  <dcterms:created xsi:type="dcterms:W3CDTF">2022-06-17T13:27:00Z</dcterms:created>
  <dcterms:modified xsi:type="dcterms:W3CDTF">2022-06-17T13:31:00Z</dcterms:modified>
</cp:coreProperties>
</file>